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176" w:rsidRPr="00C942B3" w:rsidRDefault="005D4176" w:rsidP="005D4176">
      <w:pPr>
        <w:tabs>
          <w:tab w:val="right" w:pos="9638"/>
        </w:tabs>
        <w:spacing w:after="0"/>
        <w:rPr>
          <w:rFonts w:ascii="Arial" w:eastAsiaTheme="minorEastAsia" w:hAnsi="Arial" w:cs="Arial"/>
          <w:b/>
          <w:bCs/>
          <w:sz w:val="24"/>
          <w:lang w:eastAsia="zh-CN"/>
        </w:rPr>
      </w:pPr>
      <w:r>
        <w:rPr>
          <w:rFonts w:ascii="Arial" w:hAnsi="Arial" w:cs="Arial"/>
          <w:b/>
          <w:bCs/>
          <w:sz w:val="24"/>
        </w:rPr>
        <w:t>SA WG2 Meeting #122</w:t>
      </w:r>
      <w:r>
        <w:rPr>
          <w:rFonts w:ascii="Arial" w:hAnsi="Arial" w:cs="Arial"/>
          <w:b/>
          <w:bCs/>
          <w:sz w:val="24"/>
        </w:rPr>
        <w:tab/>
        <w:t>S2-17</w:t>
      </w:r>
      <w:r w:rsidR="00C942B3">
        <w:rPr>
          <w:rFonts w:ascii="Arial" w:eastAsiaTheme="minorEastAsia" w:hAnsi="Arial" w:cs="Arial" w:hint="eastAsia"/>
          <w:b/>
          <w:bCs/>
          <w:sz w:val="24"/>
          <w:lang w:eastAsia="zh-CN"/>
        </w:rPr>
        <w:t>4578</w:t>
      </w:r>
    </w:p>
    <w:p w:rsidR="005D4176" w:rsidRPr="00BF44D7" w:rsidRDefault="005D4176" w:rsidP="005D4176">
      <w:pPr>
        <w:pBdr>
          <w:bottom w:val="single" w:sz="4" w:space="1" w:color="auto"/>
        </w:pBdr>
        <w:tabs>
          <w:tab w:val="right" w:pos="9638"/>
        </w:tabs>
        <w:spacing w:after="0"/>
        <w:rPr>
          <w:rFonts w:ascii="Arial" w:hAnsi="Arial" w:cs="Arial"/>
          <w:b/>
          <w:bCs/>
          <w:color w:val="0000FF"/>
        </w:rPr>
      </w:pPr>
      <w:r w:rsidRPr="00BF44D7">
        <w:rPr>
          <w:rFonts w:ascii="Arial" w:hAnsi="Arial" w:cs="Arial"/>
          <w:b/>
          <w:bCs/>
          <w:sz w:val="24"/>
          <w:szCs w:val="24"/>
        </w:rPr>
        <w:t xml:space="preserve">June 26 – 30, 2017, San Jose Del </w:t>
      </w:r>
      <w:proofErr w:type="spellStart"/>
      <w:r w:rsidRPr="00BF44D7">
        <w:rPr>
          <w:rFonts w:ascii="Arial" w:hAnsi="Arial" w:cs="Arial"/>
          <w:b/>
          <w:bCs/>
          <w:sz w:val="24"/>
          <w:szCs w:val="24"/>
        </w:rPr>
        <w:t>Cabo</w:t>
      </w:r>
      <w:proofErr w:type="spellEnd"/>
      <w:r w:rsidRPr="00BF44D7">
        <w:rPr>
          <w:rFonts w:ascii="Arial" w:hAnsi="Arial" w:cs="Arial"/>
          <w:b/>
          <w:bCs/>
          <w:sz w:val="24"/>
          <w:szCs w:val="24"/>
        </w:rPr>
        <w:t>, Mexico</w:t>
      </w:r>
      <w:r w:rsidRPr="00BF44D7">
        <w:rPr>
          <w:rFonts w:ascii="Arial" w:hAnsi="Arial" w:cs="Arial"/>
          <w:b/>
          <w:bCs/>
          <w:sz w:val="24"/>
          <w:szCs w:val="24"/>
        </w:rPr>
        <w:tab/>
      </w:r>
      <w:r w:rsidRPr="00BF44D7">
        <w:rPr>
          <w:rFonts w:ascii="Arial" w:hAnsi="Arial" w:cs="Arial"/>
          <w:b/>
          <w:bCs/>
          <w:color w:val="0000FF"/>
        </w:rPr>
        <w:t>(revision of S2-17xxxx)</w:t>
      </w:r>
    </w:p>
    <w:p w:rsidR="00FB501F" w:rsidRPr="005D4176"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C563B9">
        <w:rPr>
          <w:rFonts w:ascii="Arial" w:eastAsiaTheme="minorEastAsia" w:hAnsi="Arial" w:cs="Arial" w:hint="eastAsia"/>
          <w:b/>
          <w:bCs/>
          <w:lang w:eastAsia="zh-CN"/>
        </w:rPr>
        <w:t>Insert</w:t>
      </w:r>
      <w:r w:rsidR="00B9618C">
        <w:rPr>
          <w:rFonts w:ascii="Arial" w:eastAsiaTheme="minorEastAsia" w:hAnsi="Arial" w:cs="Arial" w:hint="eastAsia"/>
          <w:b/>
          <w:bCs/>
          <w:lang w:eastAsia="zh-CN"/>
        </w:rPr>
        <w:t>ing</w:t>
      </w:r>
      <w:r w:rsidR="00C563B9">
        <w:rPr>
          <w:rFonts w:ascii="Arial" w:eastAsiaTheme="minorEastAsia" w:hAnsi="Arial" w:cs="Arial" w:hint="eastAsia"/>
          <w:b/>
          <w:bCs/>
          <w:lang w:eastAsia="zh-CN"/>
        </w:rPr>
        <w:t xml:space="preserve"> intermediate SMF during registration procedure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1425C7">
        <w:rPr>
          <w:rFonts w:ascii="Arial" w:eastAsia="宋体" w:hAnsi="Arial" w:cs="Arial" w:hint="eastAsia"/>
          <w:b/>
          <w:lang w:eastAsia="zh-CN"/>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sidRPr="00F545BD">
        <w:rPr>
          <w:rFonts w:ascii="Arial" w:hAnsi="Arial" w:cs="Arial" w:hint="eastAsia"/>
          <w:i/>
        </w:rPr>
        <w:t xml:space="preserve"> </w:t>
      </w:r>
      <w:r w:rsidR="00F545BD" w:rsidRPr="00F545BD">
        <w:rPr>
          <w:rFonts w:ascii="Arial" w:hAnsi="Arial" w:cs="Arial" w:hint="eastAsia"/>
          <w:i/>
        </w:rPr>
        <w:t>update the registration procedure to insert or update intermediate SMFs for PDU sessions</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CA414D" w:rsidRDefault="00B9618C" w:rsidP="006C59BC">
      <w:pPr>
        <w:rPr>
          <w:rFonts w:eastAsia="宋体"/>
          <w:lang w:eastAsia="zh-CN"/>
        </w:rPr>
      </w:pPr>
      <w:r>
        <w:rPr>
          <w:rFonts w:eastAsia="宋体" w:hint="eastAsia"/>
          <w:lang w:eastAsia="zh-CN"/>
        </w:rPr>
        <w:t>It is agreed in the last meeting that:</w:t>
      </w:r>
    </w:p>
    <w:p w:rsidR="00B9618C" w:rsidRPr="00B9618C" w:rsidRDefault="00B9618C" w:rsidP="006C59BC">
      <w:r>
        <w:rPr>
          <w:rFonts w:eastAsia="宋体"/>
          <w:lang w:eastAsia="zh-CN"/>
        </w:rPr>
        <w:t>“</w:t>
      </w:r>
      <w:r w:rsidRPr="00B9618C">
        <w:rPr>
          <w:i/>
        </w:rPr>
        <w:t>When a UE moves to an area not served by the SMF managing the PDU Session, an additional SMF serving the UE location is invoked to control intermediate UPF(s) for the PDU session. The decision to invoke, remove such an additional SMF or to change the additional SMF is independently taken per PDU session.</w:t>
      </w:r>
      <w:r>
        <w:rPr>
          <w:rFonts w:eastAsia="宋体"/>
          <w:lang w:eastAsia="zh-CN"/>
        </w:rPr>
        <w:t>”</w:t>
      </w:r>
    </w:p>
    <w:p w:rsidR="006B45DA" w:rsidRDefault="00090FD3" w:rsidP="006C59BC">
      <w:pPr>
        <w:rPr>
          <w:rFonts w:eastAsia="宋体"/>
          <w:lang w:eastAsia="zh-CN"/>
        </w:rPr>
      </w:pPr>
      <w:r>
        <w:rPr>
          <w:rFonts w:eastAsia="宋体" w:hint="eastAsia"/>
          <w:lang w:eastAsia="zh-CN"/>
        </w:rPr>
        <w:t>Obviously, the insertion of intermediate SMF is triggered by UE moving outside of the area of the anchor SMF, i.e. the SMF managing the PDU session.</w:t>
      </w:r>
      <w:r w:rsidR="006E5C69">
        <w:rPr>
          <w:rFonts w:eastAsia="宋体" w:hint="eastAsia"/>
          <w:lang w:eastAsia="zh-CN"/>
        </w:rPr>
        <w:t xml:space="preserve"> Thus </w:t>
      </w:r>
      <w:r w:rsidR="002B1806">
        <w:rPr>
          <w:rFonts w:eastAsia="宋体" w:hint="eastAsia"/>
          <w:lang w:eastAsia="zh-CN"/>
        </w:rPr>
        <w:t>during the</w:t>
      </w:r>
      <w:r w:rsidR="006E5C69">
        <w:rPr>
          <w:rFonts w:eastAsia="宋体" w:hint="eastAsia"/>
          <w:lang w:eastAsia="zh-CN"/>
        </w:rPr>
        <w:t xml:space="preserve"> registration update procedure,</w:t>
      </w:r>
      <w:r w:rsidR="002B1806">
        <w:rPr>
          <w:rFonts w:eastAsia="宋体" w:hint="eastAsia"/>
          <w:lang w:eastAsia="zh-CN"/>
        </w:rPr>
        <w:t xml:space="preserve"> for PDU sessions </w:t>
      </w:r>
      <w:r w:rsidR="006B45DA">
        <w:rPr>
          <w:rFonts w:eastAsia="宋体" w:hint="eastAsia"/>
          <w:lang w:eastAsia="zh-CN"/>
        </w:rPr>
        <w:t xml:space="preserve">of which the anchor SMFs </w:t>
      </w:r>
      <w:proofErr w:type="spellStart"/>
      <w:r w:rsidR="006B45DA">
        <w:rPr>
          <w:rFonts w:eastAsia="宋体" w:hint="eastAsia"/>
          <w:lang w:eastAsia="zh-CN"/>
        </w:rPr>
        <w:t>can not</w:t>
      </w:r>
      <w:proofErr w:type="spellEnd"/>
      <w:r w:rsidR="006B45DA">
        <w:rPr>
          <w:rFonts w:eastAsia="宋体" w:hint="eastAsia"/>
          <w:lang w:eastAsia="zh-CN"/>
        </w:rPr>
        <w:t xml:space="preserve"> serve the UE</w:t>
      </w:r>
      <w:r w:rsidR="002B1806">
        <w:rPr>
          <w:rFonts w:eastAsia="宋体" w:hint="eastAsia"/>
          <w:lang w:eastAsia="zh-CN"/>
        </w:rPr>
        <w:t>,</w:t>
      </w:r>
      <w:r w:rsidR="006E5C69">
        <w:rPr>
          <w:rFonts w:eastAsia="宋体" w:hint="eastAsia"/>
          <w:lang w:eastAsia="zh-CN"/>
        </w:rPr>
        <w:t xml:space="preserve"> the network </w:t>
      </w:r>
      <w:r w:rsidR="002B1806">
        <w:rPr>
          <w:rFonts w:eastAsia="宋体" w:hint="eastAsia"/>
          <w:lang w:eastAsia="zh-CN"/>
        </w:rPr>
        <w:t>shall</w:t>
      </w:r>
      <w:r w:rsidR="006E5C69">
        <w:rPr>
          <w:rFonts w:eastAsia="宋体" w:hint="eastAsia"/>
          <w:lang w:eastAsia="zh-CN"/>
        </w:rPr>
        <w:t xml:space="preserve"> </w:t>
      </w:r>
      <w:r w:rsidR="006B45DA">
        <w:rPr>
          <w:rFonts w:eastAsia="宋体" w:hint="eastAsia"/>
          <w:lang w:eastAsia="zh-CN"/>
        </w:rPr>
        <w:t xml:space="preserve">insert intermediate SMFs immediately instead of in subsequent service request procedure, because the insertion of the intermediate SMF </w:t>
      </w:r>
      <w:r w:rsidR="004B0B13">
        <w:rPr>
          <w:rFonts w:eastAsia="宋体" w:hint="eastAsia"/>
          <w:lang w:eastAsia="zh-CN"/>
        </w:rPr>
        <w:t xml:space="preserve">during the service request procedure will delay the UE to </w:t>
      </w:r>
      <w:r w:rsidR="004B0B13">
        <w:rPr>
          <w:rFonts w:eastAsia="宋体"/>
          <w:lang w:eastAsia="zh-CN"/>
        </w:rPr>
        <w:t>obtain network service</w:t>
      </w:r>
      <w:r w:rsidR="001A6E3F">
        <w:rPr>
          <w:rFonts w:eastAsia="宋体" w:hint="eastAsia"/>
          <w:lang w:eastAsia="zh-CN"/>
        </w:rPr>
        <w:t xml:space="preserve">. </w:t>
      </w:r>
    </w:p>
    <w:p w:rsidR="000C6411" w:rsidRDefault="006B45DA" w:rsidP="006C59BC">
      <w:pPr>
        <w:rPr>
          <w:rFonts w:eastAsia="宋体"/>
          <w:lang w:eastAsia="zh-CN"/>
        </w:rPr>
      </w:pPr>
      <w:r>
        <w:rPr>
          <w:rFonts w:eastAsia="宋体" w:hint="eastAsia"/>
          <w:lang w:eastAsia="zh-CN"/>
        </w:rPr>
        <w:t>However, t</w:t>
      </w:r>
      <w:r w:rsidR="001A6E3F">
        <w:rPr>
          <w:rFonts w:eastAsia="宋体" w:hint="eastAsia"/>
          <w:lang w:eastAsia="zh-CN"/>
        </w:rPr>
        <w:t xml:space="preserve">he problem is which NF shall take the </w:t>
      </w:r>
      <w:r w:rsidR="001A6E3F">
        <w:rPr>
          <w:rFonts w:eastAsia="宋体"/>
          <w:lang w:eastAsia="zh-CN"/>
        </w:rPr>
        <w:t>responsibility</w:t>
      </w:r>
      <w:r w:rsidR="001A6E3F">
        <w:rPr>
          <w:rFonts w:eastAsia="宋体" w:hint="eastAsia"/>
          <w:lang w:eastAsia="zh-CN"/>
        </w:rPr>
        <w:t xml:space="preserve"> of selecting </w:t>
      </w:r>
      <w:r w:rsidR="0013295F">
        <w:rPr>
          <w:rFonts w:eastAsia="宋体" w:hint="eastAsia"/>
          <w:lang w:eastAsia="zh-CN"/>
        </w:rPr>
        <w:t xml:space="preserve">and inserting the intermediate SMF. </w:t>
      </w:r>
      <w:r w:rsidR="0013295F">
        <w:rPr>
          <w:rFonts w:eastAsia="宋体"/>
          <w:lang w:eastAsia="zh-CN"/>
        </w:rPr>
        <w:t>P</w:t>
      </w:r>
      <w:r w:rsidR="0013295F">
        <w:rPr>
          <w:rFonts w:eastAsia="宋体" w:hint="eastAsia"/>
          <w:lang w:eastAsia="zh-CN"/>
        </w:rPr>
        <w:t xml:space="preserve">ossible NFs are AMF or </w:t>
      </w:r>
      <w:r w:rsidR="00496B24">
        <w:rPr>
          <w:rFonts w:eastAsia="宋体" w:hint="eastAsia"/>
          <w:lang w:eastAsia="zh-CN"/>
        </w:rPr>
        <w:t xml:space="preserve">anchor </w:t>
      </w:r>
      <w:r w:rsidR="0013295F">
        <w:rPr>
          <w:rFonts w:eastAsia="宋体" w:hint="eastAsia"/>
          <w:lang w:eastAsia="zh-CN"/>
        </w:rPr>
        <w:t>SMF.</w:t>
      </w:r>
    </w:p>
    <w:p w:rsidR="0013295F" w:rsidRDefault="004C63F9" w:rsidP="006C59BC">
      <w:pPr>
        <w:rPr>
          <w:rFonts w:eastAsia="宋体"/>
          <w:lang w:eastAsia="zh-CN"/>
        </w:rPr>
      </w:pPr>
      <w:r>
        <w:rPr>
          <w:rFonts w:eastAsia="宋体" w:hint="eastAsia"/>
          <w:lang w:eastAsia="zh-CN"/>
        </w:rPr>
        <w:t>The ad</w:t>
      </w:r>
      <w:r w:rsidR="00D20232">
        <w:rPr>
          <w:rFonts w:eastAsia="宋体" w:hint="eastAsia"/>
          <w:lang w:eastAsia="zh-CN"/>
        </w:rPr>
        <w:t xml:space="preserve">vantages and disadvantages of </w:t>
      </w:r>
      <w:r w:rsidR="004B0B13">
        <w:rPr>
          <w:rFonts w:eastAsia="宋体" w:hint="eastAsia"/>
          <w:lang w:eastAsia="zh-CN"/>
        </w:rPr>
        <w:t>AMF</w:t>
      </w:r>
      <w:r w:rsidR="00D20232">
        <w:rPr>
          <w:rFonts w:eastAsia="宋体" w:hint="eastAsia"/>
          <w:lang w:eastAsia="zh-CN"/>
        </w:rPr>
        <w:t xml:space="preserve"> solution</w:t>
      </w:r>
      <w:r w:rsidR="004B0B13">
        <w:rPr>
          <w:rFonts w:eastAsia="宋体" w:hint="eastAsia"/>
          <w:lang w:eastAsia="zh-CN"/>
        </w:rPr>
        <w:t xml:space="preserve"> and anchor SMF solution</w:t>
      </w:r>
      <w:r w:rsidR="00D20232">
        <w:rPr>
          <w:rFonts w:eastAsia="宋体" w:hint="eastAsia"/>
          <w:lang w:eastAsia="zh-CN"/>
        </w:rPr>
        <w:t xml:space="preserve"> have been introduced in [</w:t>
      </w:r>
      <w:r w:rsidR="00134ECA">
        <w:rPr>
          <w:rFonts w:eastAsia="宋体" w:hint="eastAsia"/>
          <w:lang w:eastAsia="zh-CN"/>
        </w:rPr>
        <w:t>1</w:t>
      </w:r>
      <w:r w:rsidR="00D20232">
        <w:rPr>
          <w:rFonts w:eastAsia="宋体" w:hint="eastAsia"/>
          <w:lang w:eastAsia="zh-CN"/>
        </w:rPr>
        <w:t>] and [</w:t>
      </w:r>
      <w:r w:rsidR="00134ECA">
        <w:rPr>
          <w:rFonts w:eastAsia="宋体" w:hint="eastAsia"/>
          <w:lang w:eastAsia="zh-CN"/>
        </w:rPr>
        <w:t>2</w:t>
      </w:r>
      <w:r w:rsidR="00D20232">
        <w:rPr>
          <w:rFonts w:eastAsia="宋体" w:hint="eastAsia"/>
          <w:lang w:eastAsia="zh-CN"/>
        </w:rPr>
        <w:t>], here our considerations are:</w:t>
      </w:r>
    </w:p>
    <w:p w:rsidR="00D20232" w:rsidRDefault="00D20232" w:rsidP="005B173C">
      <w:pPr>
        <w:pStyle w:val="B1"/>
        <w:rPr>
          <w:lang w:eastAsia="zh-CN"/>
        </w:rPr>
      </w:pPr>
      <w:r>
        <w:rPr>
          <w:rFonts w:hint="eastAsia"/>
          <w:lang w:eastAsia="zh-CN"/>
        </w:rPr>
        <w:t xml:space="preserve">1. </w:t>
      </w:r>
      <w:r w:rsidR="005B173C">
        <w:rPr>
          <w:rFonts w:eastAsiaTheme="minorEastAsia" w:hint="eastAsia"/>
          <w:lang w:eastAsia="zh-CN"/>
        </w:rPr>
        <w:tab/>
      </w:r>
      <w:r>
        <w:rPr>
          <w:rFonts w:hint="eastAsia"/>
          <w:lang w:eastAsia="zh-CN"/>
        </w:rPr>
        <w:t>AMF has the function of SMF selection</w:t>
      </w:r>
      <w:r w:rsidR="004B0B13">
        <w:rPr>
          <w:rFonts w:hint="eastAsia"/>
          <w:lang w:eastAsia="zh-CN"/>
        </w:rPr>
        <w:t>; the anchor SMF doesn</w:t>
      </w:r>
      <w:r w:rsidR="004B0B13">
        <w:rPr>
          <w:lang w:eastAsia="zh-CN"/>
        </w:rPr>
        <w:t>’</w:t>
      </w:r>
      <w:r w:rsidR="004B0B13">
        <w:rPr>
          <w:rFonts w:hint="eastAsia"/>
          <w:lang w:eastAsia="zh-CN"/>
        </w:rPr>
        <w:t>t have it.</w:t>
      </w:r>
    </w:p>
    <w:p w:rsidR="00D20232" w:rsidRDefault="00D20232" w:rsidP="005B173C">
      <w:pPr>
        <w:pStyle w:val="B1"/>
        <w:rPr>
          <w:lang w:eastAsia="zh-CN"/>
        </w:rPr>
      </w:pPr>
      <w:r>
        <w:rPr>
          <w:rFonts w:hint="eastAsia"/>
          <w:lang w:eastAsia="zh-CN"/>
        </w:rPr>
        <w:t xml:space="preserve">2. </w:t>
      </w:r>
      <w:r w:rsidR="005B173C">
        <w:rPr>
          <w:rFonts w:eastAsiaTheme="minorEastAsia" w:hint="eastAsia"/>
          <w:lang w:eastAsia="zh-CN"/>
        </w:rPr>
        <w:tab/>
      </w:r>
      <w:r>
        <w:rPr>
          <w:rFonts w:hint="eastAsia"/>
          <w:lang w:eastAsia="zh-CN"/>
        </w:rPr>
        <w:t xml:space="preserve">If </w:t>
      </w:r>
      <w:r w:rsidR="00AB1EF7">
        <w:rPr>
          <w:rFonts w:hint="eastAsia"/>
          <w:lang w:eastAsia="zh-CN"/>
        </w:rPr>
        <w:t xml:space="preserve">an </w:t>
      </w:r>
      <w:r>
        <w:rPr>
          <w:rFonts w:hint="eastAsia"/>
          <w:lang w:eastAsia="zh-CN"/>
        </w:rPr>
        <w:t xml:space="preserve">AMF has selected an intermediate SMF for a PDU session, for other PDU sessions in the network or network slice that the PDU session belongs, </w:t>
      </w:r>
      <w:r w:rsidR="00AB1EF7">
        <w:rPr>
          <w:rFonts w:hint="eastAsia"/>
          <w:lang w:eastAsia="zh-CN"/>
        </w:rPr>
        <w:t>the AMF can reuse the same intermediate SMF to serve them</w:t>
      </w:r>
      <w:r w:rsidR="005E4E17">
        <w:rPr>
          <w:rFonts w:hint="eastAsia"/>
          <w:lang w:eastAsia="zh-CN"/>
        </w:rPr>
        <w:t>.</w:t>
      </w:r>
    </w:p>
    <w:p w:rsidR="001865A9" w:rsidRDefault="002B1806" w:rsidP="005B173C">
      <w:pPr>
        <w:pStyle w:val="B1"/>
        <w:rPr>
          <w:lang w:eastAsia="zh-CN"/>
        </w:rPr>
      </w:pPr>
      <w:r>
        <w:rPr>
          <w:rFonts w:hint="eastAsia"/>
          <w:lang w:eastAsia="zh-CN"/>
        </w:rPr>
        <w:t>3</w:t>
      </w:r>
      <w:r w:rsidR="00AB1EF7">
        <w:rPr>
          <w:rFonts w:hint="eastAsia"/>
          <w:lang w:eastAsia="zh-CN"/>
        </w:rPr>
        <w:t xml:space="preserve">. </w:t>
      </w:r>
      <w:r w:rsidR="005B173C">
        <w:rPr>
          <w:rFonts w:eastAsiaTheme="minorEastAsia" w:hint="eastAsia"/>
          <w:lang w:eastAsia="zh-CN"/>
        </w:rPr>
        <w:tab/>
      </w:r>
      <w:r w:rsidR="001865A9">
        <w:rPr>
          <w:rFonts w:hint="eastAsia"/>
          <w:lang w:eastAsia="zh-CN"/>
        </w:rPr>
        <w:t>Due to</w:t>
      </w:r>
      <w:r w:rsidR="005E4E17">
        <w:rPr>
          <w:rFonts w:hint="eastAsia"/>
          <w:lang w:eastAsia="zh-CN"/>
        </w:rPr>
        <w:t xml:space="preserve"> </w:t>
      </w:r>
      <w:r w:rsidR="001865A9">
        <w:rPr>
          <w:rFonts w:hint="eastAsia"/>
          <w:lang w:eastAsia="zh-CN"/>
        </w:rPr>
        <w:t>UE mobility</w:t>
      </w:r>
      <w:r w:rsidR="00496B24">
        <w:rPr>
          <w:lang w:eastAsia="zh-CN"/>
        </w:rPr>
        <w:t>, the</w:t>
      </w:r>
      <w:r w:rsidR="001865A9">
        <w:rPr>
          <w:rFonts w:hint="eastAsia"/>
          <w:lang w:eastAsia="zh-CN"/>
        </w:rPr>
        <w:t xml:space="preserve"> intermediate SMF in a PDU session may need to be reselected</w:t>
      </w:r>
      <w:r w:rsidR="00496B24">
        <w:rPr>
          <w:rFonts w:hint="eastAsia"/>
          <w:lang w:eastAsia="zh-CN"/>
        </w:rPr>
        <w:t>, but the anchor SMF can</w:t>
      </w:r>
      <w:r w:rsidR="00496B24">
        <w:rPr>
          <w:lang w:eastAsia="zh-CN"/>
        </w:rPr>
        <w:t>’</w:t>
      </w:r>
      <w:r w:rsidR="00496B24">
        <w:rPr>
          <w:rFonts w:hint="eastAsia"/>
          <w:lang w:eastAsia="zh-CN"/>
        </w:rPr>
        <w:t>t do it, because it doesn</w:t>
      </w:r>
      <w:r w:rsidR="00496B24">
        <w:rPr>
          <w:lang w:eastAsia="zh-CN"/>
        </w:rPr>
        <w:t>’</w:t>
      </w:r>
      <w:r w:rsidR="00496B24">
        <w:rPr>
          <w:rFonts w:hint="eastAsia"/>
          <w:lang w:eastAsia="zh-CN"/>
        </w:rPr>
        <w:t xml:space="preserve">t know the service area of the </w:t>
      </w:r>
      <w:r w:rsidR="00496B24">
        <w:rPr>
          <w:lang w:eastAsia="zh-CN"/>
        </w:rPr>
        <w:t>intermediate</w:t>
      </w:r>
      <w:r w:rsidR="00496B24">
        <w:rPr>
          <w:rFonts w:hint="eastAsia"/>
          <w:lang w:eastAsia="zh-CN"/>
        </w:rPr>
        <w:t xml:space="preserve"> SMF now.</w:t>
      </w:r>
      <w:r w:rsidR="001865A9">
        <w:rPr>
          <w:rFonts w:hint="eastAsia"/>
          <w:lang w:eastAsia="zh-CN"/>
        </w:rPr>
        <w:t xml:space="preserve"> </w:t>
      </w:r>
    </w:p>
    <w:p w:rsidR="00496B24" w:rsidRPr="00767B73" w:rsidRDefault="00496B24" w:rsidP="005B173C">
      <w:pPr>
        <w:pStyle w:val="B1"/>
        <w:rPr>
          <w:rFonts w:eastAsiaTheme="minorEastAsia"/>
          <w:lang w:eastAsia="zh-CN"/>
        </w:rPr>
      </w:pPr>
      <w:r>
        <w:rPr>
          <w:rFonts w:hint="eastAsia"/>
          <w:lang w:eastAsia="zh-CN"/>
        </w:rPr>
        <w:t xml:space="preserve">4. </w:t>
      </w:r>
      <w:r w:rsidR="005B173C">
        <w:rPr>
          <w:rFonts w:eastAsiaTheme="minorEastAsia" w:hint="eastAsia"/>
          <w:lang w:eastAsia="zh-CN"/>
        </w:rPr>
        <w:tab/>
      </w:r>
      <w:r>
        <w:rPr>
          <w:rFonts w:hint="eastAsia"/>
          <w:lang w:eastAsia="zh-CN"/>
        </w:rPr>
        <w:t>The AMF doesn</w:t>
      </w:r>
      <w:r>
        <w:rPr>
          <w:lang w:eastAsia="zh-CN"/>
        </w:rPr>
        <w:t>’</w:t>
      </w:r>
      <w:r>
        <w:rPr>
          <w:rFonts w:hint="eastAsia"/>
          <w:lang w:eastAsia="zh-CN"/>
        </w:rPr>
        <w:t>t know the service area of SMF</w:t>
      </w:r>
      <w:r w:rsidR="00767B73">
        <w:rPr>
          <w:rFonts w:eastAsiaTheme="minorEastAsia" w:hint="eastAsia"/>
          <w:lang w:eastAsia="zh-CN"/>
        </w:rPr>
        <w:t>.</w:t>
      </w:r>
    </w:p>
    <w:p w:rsidR="006E5C69" w:rsidRDefault="00496B24" w:rsidP="006C59BC">
      <w:pPr>
        <w:rPr>
          <w:rFonts w:eastAsia="宋体"/>
          <w:lang w:eastAsia="zh-CN"/>
        </w:rPr>
      </w:pPr>
      <w:r>
        <w:rPr>
          <w:rFonts w:eastAsia="宋体" w:hint="eastAsia"/>
          <w:lang w:eastAsia="zh-CN"/>
        </w:rPr>
        <w:t xml:space="preserve">Based on the above consideration, our </w:t>
      </w:r>
      <w:r w:rsidR="00767B73">
        <w:rPr>
          <w:rFonts w:eastAsia="宋体" w:hint="eastAsia"/>
          <w:lang w:eastAsia="zh-CN"/>
        </w:rPr>
        <w:t>solution</w:t>
      </w:r>
      <w:r>
        <w:rPr>
          <w:rFonts w:eastAsia="宋体" w:hint="eastAsia"/>
          <w:lang w:eastAsia="zh-CN"/>
        </w:rPr>
        <w:t xml:space="preserve"> is:</w:t>
      </w:r>
    </w:p>
    <w:p w:rsidR="00496B24" w:rsidRDefault="00097AF6" w:rsidP="005B173C">
      <w:pPr>
        <w:pStyle w:val="B1"/>
        <w:rPr>
          <w:lang w:eastAsia="zh-CN"/>
        </w:rPr>
      </w:pPr>
      <w:r>
        <w:rPr>
          <w:rFonts w:hint="eastAsia"/>
          <w:lang w:eastAsia="zh-CN"/>
        </w:rPr>
        <w:t xml:space="preserve">1. </w:t>
      </w:r>
      <w:r w:rsidR="005B173C">
        <w:rPr>
          <w:rFonts w:eastAsiaTheme="minorEastAsia" w:hint="eastAsia"/>
          <w:lang w:eastAsia="zh-CN"/>
        </w:rPr>
        <w:tab/>
      </w:r>
      <w:r>
        <w:rPr>
          <w:rFonts w:hint="eastAsia"/>
          <w:lang w:eastAsia="zh-CN"/>
        </w:rPr>
        <w:t xml:space="preserve">During the registration procedure, </w:t>
      </w:r>
      <w:r w:rsidR="005B173C">
        <w:rPr>
          <w:rFonts w:hint="eastAsia"/>
          <w:lang w:eastAsia="zh-CN"/>
        </w:rPr>
        <w:t>an</w:t>
      </w:r>
      <w:r w:rsidR="00496B24">
        <w:rPr>
          <w:lang w:eastAsia="zh-CN"/>
        </w:rPr>
        <w:t xml:space="preserve"> </w:t>
      </w:r>
      <w:r w:rsidR="00496B24">
        <w:rPr>
          <w:rFonts w:hint="eastAsia"/>
          <w:lang w:eastAsia="zh-CN"/>
        </w:rPr>
        <w:t xml:space="preserve">AMF provide UE location </w:t>
      </w:r>
      <w:r w:rsidR="00496B24">
        <w:rPr>
          <w:lang w:eastAsia="zh-CN"/>
        </w:rPr>
        <w:t>information</w:t>
      </w:r>
      <w:r w:rsidR="00496B24">
        <w:rPr>
          <w:rFonts w:hint="eastAsia"/>
          <w:lang w:eastAsia="zh-CN"/>
        </w:rPr>
        <w:t xml:space="preserve"> (e.g. TAI or TAI list) to the </w:t>
      </w:r>
      <w:r>
        <w:rPr>
          <w:rFonts w:hint="eastAsia"/>
          <w:lang w:eastAsia="zh-CN"/>
        </w:rPr>
        <w:t xml:space="preserve">anchor </w:t>
      </w:r>
      <w:r w:rsidR="00496B24">
        <w:rPr>
          <w:rFonts w:hint="eastAsia"/>
          <w:lang w:eastAsia="zh-CN"/>
        </w:rPr>
        <w:t>SMF</w:t>
      </w:r>
      <w:r>
        <w:rPr>
          <w:rFonts w:hint="eastAsia"/>
          <w:lang w:eastAsia="zh-CN"/>
        </w:rPr>
        <w:t xml:space="preserve"> or the intermediate SMF</w:t>
      </w:r>
      <w:r w:rsidR="00496B24">
        <w:rPr>
          <w:rFonts w:hint="eastAsia"/>
          <w:lang w:eastAsia="zh-CN"/>
        </w:rPr>
        <w:t>;</w:t>
      </w:r>
    </w:p>
    <w:p w:rsidR="00097AF6" w:rsidRDefault="00097AF6" w:rsidP="005B173C">
      <w:pPr>
        <w:pStyle w:val="B1"/>
        <w:rPr>
          <w:lang w:eastAsia="zh-CN"/>
        </w:rPr>
      </w:pPr>
      <w:r>
        <w:rPr>
          <w:rFonts w:hint="eastAsia"/>
          <w:lang w:eastAsia="zh-CN"/>
        </w:rPr>
        <w:t xml:space="preserve">2. </w:t>
      </w:r>
      <w:r w:rsidR="005B173C">
        <w:rPr>
          <w:rFonts w:eastAsiaTheme="minorEastAsia" w:hint="eastAsia"/>
          <w:lang w:eastAsia="zh-CN"/>
        </w:rPr>
        <w:tab/>
      </w:r>
      <w:r>
        <w:rPr>
          <w:rFonts w:hint="eastAsia"/>
          <w:lang w:eastAsia="zh-CN"/>
        </w:rPr>
        <w:t xml:space="preserve">The anchor SMF or the intermediate SMF determines whether it can still serve the UE, if no, the SMF </w:t>
      </w:r>
      <w:r w:rsidR="00982BAD">
        <w:rPr>
          <w:rFonts w:eastAsiaTheme="minorEastAsia" w:hint="eastAsia"/>
          <w:lang w:eastAsia="zh-CN"/>
        </w:rPr>
        <w:t>informs</w:t>
      </w:r>
      <w:r>
        <w:rPr>
          <w:rFonts w:hint="eastAsia"/>
          <w:lang w:eastAsia="zh-CN"/>
        </w:rPr>
        <w:t xml:space="preserve"> </w:t>
      </w:r>
      <w:r w:rsidR="005B173C">
        <w:rPr>
          <w:rFonts w:hint="eastAsia"/>
          <w:lang w:eastAsia="zh-CN"/>
        </w:rPr>
        <w:t xml:space="preserve">the </w:t>
      </w:r>
      <w:r>
        <w:rPr>
          <w:rFonts w:hint="eastAsia"/>
          <w:lang w:eastAsia="zh-CN"/>
        </w:rPr>
        <w:t>AMF to (re-)select an intermediate SMF and insert it.</w:t>
      </w:r>
    </w:p>
    <w:p w:rsidR="00097AF6" w:rsidRDefault="00097AF6" w:rsidP="005B173C">
      <w:pPr>
        <w:pStyle w:val="B1"/>
        <w:rPr>
          <w:lang w:eastAsia="zh-CN"/>
        </w:rPr>
      </w:pPr>
      <w:r>
        <w:rPr>
          <w:rFonts w:hint="eastAsia"/>
          <w:lang w:eastAsia="zh-CN"/>
        </w:rPr>
        <w:t xml:space="preserve">3. </w:t>
      </w:r>
      <w:r w:rsidR="005B173C">
        <w:rPr>
          <w:rFonts w:eastAsiaTheme="minorEastAsia" w:hint="eastAsia"/>
          <w:lang w:eastAsia="zh-CN"/>
        </w:rPr>
        <w:tab/>
      </w:r>
      <w:r w:rsidR="005B173C">
        <w:rPr>
          <w:rFonts w:hint="eastAsia"/>
          <w:lang w:eastAsia="zh-CN"/>
        </w:rPr>
        <w:t>The AMF selects the intermediate SMF by using UE location information and possible slice information, and update the PDU session by the selected intermediate SMF.</w:t>
      </w:r>
    </w:p>
    <w:p w:rsidR="005B173C" w:rsidRDefault="00E50D85" w:rsidP="006C59BC">
      <w:pPr>
        <w:rPr>
          <w:rFonts w:eastAsia="宋体"/>
          <w:lang w:eastAsia="zh-CN"/>
        </w:rPr>
      </w:pPr>
      <w:r>
        <w:rPr>
          <w:rFonts w:eastAsia="宋体" w:hint="eastAsia"/>
          <w:lang w:eastAsia="zh-CN"/>
        </w:rPr>
        <w:t xml:space="preserve">Therefore, the AMF </w:t>
      </w:r>
      <w:r w:rsidR="00982BAD">
        <w:rPr>
          <w:rFonts w:eastAsia="宋体" w:hint="eastAsia"/>
          <w:lang w:eastAsia="zh-CN"/>
        </w:rPr>
        <w:t xml:space="preserve">can </w:t>
      </w:r>
      <w:r>
        <w:rPr>
          <w:rFonts w:eastAsia="宋体" w:hint="eastAsia"/>
          <w:lang w:eastAsia="zh-CN"/>
        </w:rPr>
        <w:t xml:space="preserve">select </w:t>
      </w:r>
      <w:r w:rsidR="00982BAD">
        <w:rPr>
          <w:rFonts w:eastAsia="宋体" w:hint="eastAsia"/>
          <w:lang w:eastAsia="zh-CN"/>
        </w:rPr>
        <w:t xml:space="preserve">and insert the </w:t>
      </w:r>
      <w:r>
        <w:rPr>
          <w:rFonts w:eastAsia="宋体" w:hint="eastAsia"/>
          <w:lang w:eastAsia="zh-CN"/>
        </w:rPr>
        <w:t>intermediate SMF</w:t>
      </w:r>
      <w:r w:rsidR="00982BAD">
        <w:rPr>
          <w:rFonts w:eastAsia="宋体" w:hint="eastAsia"/>
          <w:lang w:eastAsia="zh-CN"/>
        </w:rPr>
        <w:t xml:space="preserve"> for a PDU session</w:t>
      </w:r>
      <w:r>
        <w:rPr>
          <w:rFonts w:eastAsia="宋体" w:hint="eastAsia"/>
          <w:lang w:eastAsia="zh-CN"/>
        </w:rPr>
        <w:t>.</w:t>
      </w:r>
    </w:p>
    <w:p w:rsidR="00FB501F" w:rsidRPr="00B17966" w:rsidRDefault="00FB501F" w:rsidP="00FB501F">
      <w:pPr>
        <w:pStyle w:val="1"/>
      </w:pPr>
      <w:r>
        <w:lastRenderedPageBreak/>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B12268">
        <w:rPr>
          <w:rFonts w:eastAsiaTheme="minorEastAsia" w:hint="eastAsia"/>
          <w:lang w:eastAsia="zh-CN"/>
        </w:rPr>
        <w:t xml:space="preserve">update the </w:t>
      </w:r>
      <w:r w:rsidR="00982BAD">
        <w:rPr>
          <w:rFonts w:eastAsiaTheme="minorEastAsia" w:hint="eastAsia"/>
          <w:lang w:eastAsia="zh-CN"/>
        </w:rPr>
        <w:t>registration</w:t>
      </w:r>
      <w:r w:rsidR="00B12268">
        <w:rPr>
          <w:rFonts w:eastAsiaTheme="minorEastAsia" w:hint="eastAsia"/>
          <w:lang w:eastAsia="zh-CN"/>
        </w:rPr>
        <w:t xml:space="preserve"> procedure in</w:t>
      </w:r>
      <w:r w:rsidR="00272E9A">
        <w:t xml:space="preserve"> </w:t>
      </w:r>
      <w:r w:rsidR="00B12268">
        <w:rPr>
          <w:rFonts w:eastAsiaTheme="minorEastAsia" w:hint="eastAsia"/>
          <w:lang w:eastAsia="zh-CN"/>
        </w:rPr>
        <w:t xml:space="preserve">the </w:t>
      </w:r>
      <w:r w:rsidR="00272E9A">
        <w:t>TS 23.50</w:t>
      </w:r>
      <w:r w:rsidR="00732A4B">
        <w:rPr>
          <w:rFonts w:eastAsia="宋体" w:hint="eastAsia"/>
          <w:lang w:eastAsia="zh-CN"/>
        </w:rPr>
        <w:t>2</w:t>
      </w:r>
      <w:r w:rsidR="00982BAD">
        <w:rPr>
          <w:rFonts w:eastAsia="宋体" w:hint="eastAsia"/>
          <w:lang w:eastAsia="zh-CN"/>
        </w:rPr>
        <w:t xml:space="preserve"> to </w:t>
      </w:r>
      <w:r w:rsidR="00982BAD">
        <w:rPr>
          <w:rFonts w:eastAsia="宋体"/>
          <w:lang w:eastAsia="zh-CN"/>
        </w:rPr>
        <w:t>include</w:t>
      </w:r>
      <w:r w:rsidR="00982BAD">
        <w:rPr>
          <w:rFonts w:eastAsia="宋体" w:hint="eastAsia"/>
          <w:lang w:eastAsia="zh-CN"/>
        </w:rPr>
        <w:t xml:space="preserve"> the following changes</w:t>
      </w:r>
      <w:r w:rsidR="00C84481">
        <w:rPr>
          <w:rFonts w:eastAsia="宋体" w:hint="eastAsia"/>
          <w:lang w:eastAsia="zh-CN"/>
        </w:rPr>
        <w:t>.</w:t>
      </w:r>
    </w:p>
    <w:p w:rsidR="00E7136C" w:rsidRPr="00410E8F" w:rsidRDefault="00410E8F" w:rsidP="00410E8F">
      <w:pPr>
        <w:pStyle w:val="1"/>
      </w:pPr>
      <w:r w:rsidRPr="00410E8F">
        <w:rPr>
          <w:rFonts w:hint="eastAsia"/>
        </w:rPr>
        <w:t>Reference:</w:t>
      </w:r>
    </w:p>
    <w:p w:rsidR="00B12268" w:rsidRPr="00B12268" w:rsidRDefault="00B12268" w:rsidP="00DC695E">
      <w:pPr>
        <w:pStyle w:val="Description"/>
        <w:rPr>
          <w:rFonts w:eastAsia="宋体"/>
          <w:kern w:val="0"/>
          <w:szCs w:val="20"/>
          <w:lang w:eastAsia="zh-CN"/>
        </w:rPr>
      </w:pPr>
      <w:r>
        <w:rPr>
          <w:rFonts w:eastAsia="宋体" w:hint="eastAsia"/>
          <w:kern w:val="0"/>
          <w:szCs w:val="20"/>
          <w:lang w:eastAsia="zh-CN"/>
        </w:rPr>
        <w:t xml:space="preserve">[1] </w:t>
      </w:r>
      <w:r w:rsidRPr="00B12268">
        <w:rPr>
          <w:rFonts w:eastAsia="宋体"/>
          <w:kern w:val="0"/>
          <w:szCs w:val="20"/>
          <w:lang w:eastAsia="zh-CN"/>
        </w:rPr>
        <w:t>S2-17</w:t>
      </w:r>
      <w:r w:rsidR="00E50D85" w:rsidRPr="00E50D85">
        <w:rPr>
          <w:rFonts w:eastAsia="宋体"/>
          <w:kern w:val="0"/>
          <w:szCs w:val="20"/>
          <w:lang w:eastAsia="zh-CN"/>
        </w:rPr>
        <w:t>4044</w:t>
      </w:r>
      <w:r w:rsidRPr="00B12268">
        <w:rPr>
          <w:rFonts w:eastAsia="宋体" w:hint="eastAsia"/>
          <w:kern w:val="0"/>
          <w:szCs w:val="20"/>
          <w:lang w:eastAsia="zh-CN"/>
        </w:rPr>
        <w:t xml:space="preserve">, </w:t>
      </w:r>
      <w:r w:rsidR="00E50D85" w:rsidRPr="00E50D85">
        <w:rPr>
          <w:rFonts w:eastAsia="宋体"/>
          <w:kern w:val="0"/>
          <w:szCs w:val="20"/>
          <w:lang w:eastAsia="zh-CN"/>
        </w:rPr>
        <w:t>Nokia, Alcatel-Lucent Shanghai Bell</w:t>
      </w:r>
      <w:r w:rsidR="00E50D85">
        <w:rPr>
          <w:rFonts w:eastAsia="宋体" w:hint="eastAsia"/>
          <w:kern w:val="0"/>
          <w:szCs w:val="20"/>
          <w:lang w:eastAsia="zh-CN"/>
        </w:rPr>
        <w:t>,</w:t>
      </w:r>
      <w:r w:rsidR="00E50D85" w:rsidRPr="00B12268">
        <w:rPr>
          <w:rFonts w:eastAsia="宋体"/>
          <w:kern w:val="0"/>
          <w:szCs w:val="20"/>
          <w:lang w:eastAsia="zh-CN"/>
        </w:rPr>
        <w:t xml:space="preserve"> </w:t>
      </w:r>
      <w:r w:rsidR="00E50D85" w:rsidRPr="00E50D85">
        <w:rPr>
          <w:rFonts w:eastAsia="宋体"/>
          <w:kern w:val="0"/>
          <w:szCs w:val="20"/>
          <w:lang w:eastAsia="zh-CN"/>
        </w:rPr>
        <w:t>TS 23.501: SMF management due to far mobility</w:t>
      </w:r>
    </w:p>
    <w:p w:rsidR="00E7136C" w:rsidRDefault="00B12268" w:rsidP="00DC695E">
      <w:pPr>
        <w:pStyle w:val="Description"/>
        <w:rPr>
          <w:rFonts w:eastAsia="宋体"/>
          <w:kern w:val="0"/>
          <w:szCs w:val="20"/>
          <w:lang w:eastAsia="zh-CN"/>
        </w:rPr>
      </w:pPr>
      <w:r>
        <w:rPr>
          <w:rFonts w:eastAsia="宋体" w:hint="eastAsia"/>
          <w:kern w:val="0"/>
          <w:szCs w:val="20"/>
          <w:lang w:eastAsia="zh-CN"/>
        </w:rPr>
        <w:t xml:space="preserve">[2] </w:t>
      </w:r>
      <w:r w:rsidR="00E7136C" w:rsidRPr="00E7136C">
        <w:rPr>
          <w:rFonts w:eastAsia="宋体"/>
          <w:kern w:val="0"/>
          <w:szCs w:val="20"/>
          <w:lang w:eastAsia="zh-CN"/>
        </w:rPr>
        <w:t>S2-</w:t>
      </w:r>
      <w:r w:rsidR="00E50D85" w:rsidRPr="00E50D85">
        <w:rPr>
          <w:rFonts w:eastAsia="宋体"/>
          <w:kern w:val="0"/>
          <w:szCs w:val="20"/>
          <w:lang w:eastAsia="zh-CN"/>
        </w:rPr>
        <w:t>173006</w:t>
      </w:r>
      <w:r>
        <w:rPr>
          <w:rFonts w:eastAsia="宋体" w:hint="eastAsia"/>
          <w:kern w:val="0"/>
          <w:szCs w:val="20"/>
          <w:lang w:eastAsia="zh-CN"/>
        </w:rPr>
        <w:t xml:space="preserve">, </w:t>
      </w:r>
      <w:r w:rsidR="00E50D85" w:rsidRPr="00B12268">
        <w:rPr>
          <w:rFonts w:eastAsia="宋体" w:hint="eastAsia"/>
          <w:kern w:val="0"/>
          <w:szCs w:val="20"/>
          <w:lang w:eastAsia="zh-CN"/>
        </w:rPr>
        <w:t>Ericsson,</w:t>
      </w:r>
      <w:r w:rsidR="00E7136C" w:rsidRPr="00E7136C">
        <w:rPr>
          <w:rFonts w:eastAsia="宋体" w:hint="eastAsia"/>
          <w:kern w:val="0"/>
          <w:szCs w:val="20"/>
          <w:lang w:eastAsia="zh-CN"/>
        </w:rPr>
        <w:t xml:space="preserve"> </w:t>
      </w:r>
      <w:r w:rsidR="00E50D85" w:rsidRPr="00E50D85">
        <w:rPr>
          <w:rFonts w:eastAsia="宋体"/>
          <w:kern w:val="0"/>
          <w:szCs w:val="20"/>
          <w:lang w:eastAsia="zh-CN"/>
        </w:rPr>
        <w:t>23.501: SMF Service Areas</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5B3D4E" w:rsidRPr="009C21A8" w:rsidRDefault="005B3D4E" w:rsidP="005B3D4E">
      <w:pPr>
        <w:pStyle w:val="5"/>
        <w:rPr>
          <w:rFonts w:eastAsiaTheme="minorEastAsia"/>
          <w:lang w:eastAsia="zh-CN"/>
        </w:rPr>
      </w:pPr>
      <w:bookmarkStart w:id="1" w:name="_Toc484160439"/>
      <w:r w:rsidRPr="00FF1309">
        <w:t>4.2.2.2</w:t>
      </w:r>
      <w:proofErr w:type="gramStart"/>
      <w:r w:rsidRPr="00FF1309">
        <w:t>.</w:t>
      </w:r>
      <w:r w:rsidR="009C21A8">
        <w:rPr>
          <w:rFonts w:eastAsiaTheme="minorEastAsia" w:hint="eastAsia"/>
          <w:lang w:eastAsia="zh-CN"/>
        </w:rPr>
        <w:t>x</w:t>
      </w:r>
      <w:proofErr w:type="gramEnd"/>
      <w:r w:rsidRPr="00FF1309">
        <w:tab/>
        <w:t>Registration</w:t>
      </w:r>
      <w:bookmarkEnd w:id="1"/>
      <w:r w:rsidR="009C21A8">
        <w:rPr>
          <w:rFonts w:eastAsiaTheme="minorEastAsia" w:hint="eastAsia"/>
          <w:lang w:eastAsia="zh-CN"/>
        </w:rPr>
        <w:t xml:space="preserve"> with intermediate SMF (I-SMF)</w:t>
      </w:r>
    </w:p>
    <w:p w:rsidR="005B3D4E" w:rsidRPr="00205936" w:rsidRDefault="00D2055A" w:rsidP="005B3D4E">
      <w:pPr>
        <w:pStyle w:val="TH"/>
      </w:pPr>
      <w:r>
        <w:object w:dxaOrig="9079" w:dyaOrig="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416.4pt" o:ole="">
            <v:imagedata r:id="rId9" o:title=""/>
          </v:shape>
          <o:OLEObject Type="Embed" ProgID="Visio.Drawing.11" ShapeID="_x0000_i1025" DrawAspect="Content" ObjectID="_1559487136" r:id="rId10"/>
        </w:object>
      </w:r>
    </w:p>
    <w:p w:rsidR="005B3D4E" w:rsidRPr="00D06BD8" w:rsidRDefault="005B3D4E" w:rsidP="005B3D4E">
      <w:pPr>
        <w:pStyle w:val="TF"/>
      </w:pPr>
      <w:r w:rsidRPr="0022618C">
        <w:t>Figure 4.2.</w:t>
      </w:r>
      <w:r w:rsidRPr="00BC19EF">
        <w:t>2.</w:t>
      </w:r>
      <w:r w:rsidRPr="00D06BD8">
        <w:t>2.</w:t>
      </w:r>
      <w:r w:rsidR="00AC11ED">
        <w:rPr>
          <w:rFonts w:eastAsiaTheme="minorEastAsia" w:hint="eastAsia"/>
          <w:lang w:eastAsia="zh-CN"/>
        </w:rPr>
        <w:t>x</w:t>
      </w:r>
      <w:r w:rsidRPr="00D06BD8">
        <w:t>-1: Registration</w:t>
      </w:r>
      <w:r w:rsidR="00AC11ED">
        <w:rPr>
          <w:rFonts w:eastAsiaTheme="minorEastAsia" w:hint="eastAsia"/>
          <w:lang w:eastAsia="zh-CN"/>
        </w:rPr>
        <w:t xml:space="preserve"> with I-SMF</w:t>
      </w:r>
      <w:r w:rsidRPr="00D06BD8">
        <w:t xml:space="preserve"> procedure</w:t>
      </w:r>
    </w:p>
    <w:p w:rsidR="00174BC6" w:rsidRPr="00FF1309" w:rsidRDefault="00174BC6" w:rsidP="00174BC6">
      <w:pPr>
        <w:pStyle w:val="B1"/>
      </w:pPr>
      <w:r w:rsidRPr="005F0C4E">
        <w:t>1.</w:t>
      </w:r>
      <w:r w:rsidRPr="005F0C4E">
        <w:tab/>
      </w:r>
      <w:r w:rsidRPr="00783ED1">
        <w:t>Step 1 and 2 of figure 4.2.2.2.2-1 has o</w:t>
      </w:r>
      <w:r>
        <w:t>c</w:t>
      </w:r>
      <w:r w:rsidRPr="00783ED1">
        <w:t xml:space="preserve">curred, and </w:t>
      </w:r>
      <w:r>
        <w:t>t</w:t>
      </w:r>
      <w:r w:rsidRPr="005F0C4E">
        <w:t xml:space="preserve">he </w:t>
      </w:r>
      <w:r>
        <w:t>(</w:t>
      </w:r>
      <w:r w:rsidRPr="005F0C4E">
        <w:rPr>
          <w:rFonts w:hint="eastAsia"/>
          <w:lang w:eastAsia="ko-KR"/>
        </w:rPr>
        <w:t>R</w:t>
      </w:r>
      <w:proofErr w:type="gramStart"/>
      <w:r>
        <w:rPr>
          <w:lang w:eastAsia="ko-KR"/>
        </w:rPr>
        <w:t>)</w:t>
      </w:r>
      <w:r w:rsidRPr="005F0C4E">
        <w:rPr>
          <w:rFonts w:hint="eastAsia"/>
          <w:lang w:eastAsia="ko-KR"/>
        </w:rPr>
        <w:t>AN</w:t>
      </w:r>
      <w:proofErr w:type="gramEnd"/>
      <w:r w:rsidRPr="005F0C4E">
        <w:rPr>
          <w:rFonts w:hint="eastAsia"/>
          <w:lang w:eastAsia="ko-KR"/>
        </w:rPr>
        <w:t xml:space="preserve"> sends the </w:t>
      </w:r>
      <w:r w:rsidRPr="00783ED1">
        <w:rPr>
          <w:lang w:eastAsia="ko-KR"/>
        </w:rPr>
        <w:t>Registration request message within an</w:t>
      </w:r>
      <w:r w:rsidRPr="005F0C4E">
        <w:rPr>
          <w:rFonts w:hint="eastAsia"/>
          <w:lang w:eastAsia="ko-KR"/>
        </w:rPr>
        <w:t xml:space="preserve"> </w:t>
      </w:r>
      <w:r w:rsidRPr="005F0C4E">
        <w:rPr>
          <w:rFonts w:hint="eastAsia"/>
        </w:rPr>
        <w:t xml:space="preserve">Initial UE message to the </w:t>
      </w:r>
      <w:r>
        <w:t>initial</w:t>
      </w:r>
      <w:r w:rsidRPr="005F0C4E">
        <w:rPr>
          <w:rFonts w:hint="eastAsia"/>
        </w:rPr>
        <w:t xml:space="preserve"> AMF.</w:t>
      </w:r>
    </w:p>
    <w:p w:rsidR="00174BC6" w:rsidRDefault="00174BC6" w:rsidP="00174BC6">
      <w:pPr>
        <w:pStyle w:val="B1"/>
      </w:pPr>
      <w:r w:rsidRPr="00FF1309">
        <w:lastRenderedPageBreak/>
        <w:t>2.</w:t>
      </w:r>
      <w:r w:rsidRPr="00FF1309">
        <w:tab/>
      </w:r>
      <w:r w:rsidRPr="00783ED1">
        <w:t xml:space="preserve">AMF performs step 4 to </w:t>
      </w:r>
      <w:r w:rsidR="006C0E07" w:rsidRPr="006E6D8C">
        <w:rPr>
          <w:rFonts w:hint="eastAsia"/>
        </w:rPr>
        <w:t>17</w:t>
      </w:r>
      <w:r w:rsidRPr="00783ED1">
        <w:t xml:space="preserve"> of figure 4.2.2.2.2-1</w:t>
      </w:r>
      <w:r w:rsidR="006C0E07" w:rsidRPr="006E6D8C">
        <w:rPr>
          <w:rFonts w:hint="eastAsia"/>
        </w:rPr>
        <w:t xml:space="preserve"> as described in the clause </w:t>
      </w:r>
      <w:r w:rsidR="006C0E07">
        <w:t>4.2.2.2.</w:t>
      </w:r>
      <w:r w:rsidR="006C0E07" w:rsidRPr="006E6D8C">
        <w:rPr>
          <w:rFonts w:hint="eastAsia"/>
        </w:rPr>
        <w:t>2</w:t>
      </w:r>
      <w:r w:rsidRPr="00783ED1">
        <w:t>.</w:t>
      </w:r>
    </w:p>
    <w:p w:rsidR="005B3D4E" w:rsidRDefault="006C0E07" w:rsidP="005B3D4E">
      <w:pPr>
        <w:pStyle w:val="B1"/>
      </w:pPr>
      <w:r w:rsidRPr="006E6D8C">
        <w:rPr>
          <w:rFonts w:hint="eastAsia"/>
        </w:rPr>
        <w:t>3a</w:t>
      </w:r>
      <w:r w:rsidR="005B3D4E" w:rsidRPr="00FF1309">
        <w:t>.</w:t>
      </w:r>
      <w:r w:rsidR="005B3D4E" w:rsidRPr="00FF1309">
        <w:tab/>
        <w:t>[</w:t>
      </w:r>
      <w:r w:rsidR="005B3D4E">
        <w:t>C</w:t>
      </w:r>
      <w:r w:rsidR="005B3D4E" w:rsidRPr="00FF1309">
        <w:t>onditional] AMF to SMF: N11 Request (</w:t>
      </w:r>
      <w:r w:rsidRPr="006E6D8C">
        <w:rPr>
          <w:rFonts w:hint="eastAsia"/>
        </w:rPr>
        <w:t xml:space="preserve">UE </w:t>
      </w:r>
      <w:r w:rsidR="00D2055A">
        <w:rPr>
          <w:rFonts w:eastAsiaTheme="minorEastAsia" w:hint="eastAsia"/>
          <w:lang w:eastAsia="zh-CN"/>
        </w:rPr>
        <w:t>location</w:t>
      </w:r>
      <w:r w:rsidR="005B3D4E" w:rsidRPr="00FF1309">
        <w:t>)</w:t>
      </w:r>
      <w:r w:rsidR="005B3D4E">
        <w:t>.</w:t>
      </w:r>
    </w:p>
    <w:p w:rsidR="001C0F4B" w:rsidRPr="006E6D8C" w:rsidRDefault="001C0F4B" w:rsidP="006E6D8C">
      <w:pPr>
        <w:pStyle w:val="B1"/>
        <w:ind w:firstLine="0"/>
      </w:pPr>
      <w:r w:rsidRPr="006E6D8C">
        <w:rPr>
          <w:rFonts w:hint="eastAsia"/>
        </w:rPr>
        <w:t xml:space="preserve">If UE registration area is changed, the AMF </w:t>
      </w:r>
      <w:r w:rsidRPr="006E6D8C">
        <w:t>notifies each SMF serving the UE</w:t>
      </w:r>
      <w:r w:rsidR="00D2055A">
        <w:rPr>
          <w:rFonts w:hint="eastAsia"/>
        </w:rPr>
        <w:t xml:space="preserve"> of new UE </w:t>
      </w:r>
      <w:r w:rsidR="00D2055A">
        <w:rPr>
          <w:rFonts w:eastAsiaTheme="minorEastAsia" w:hint="eastAsia"/>
          <w:lang w:eastAsia="zh-CN"/>
        </w:rPr>
        <w:t>location</w:t>
      </w:r>
      <w:r w:rsidR="00C659CF" w:rsidRPr="006E6D8C">
        <w:rPr>
          <w:rFonts w:hint="eastAsia"/>
        </w:rPr>
        <w:t>.</w:t>
      </w:r>
      <w:r w:rsidR="005B3D4E" w:rsidRPr="006E6D8C">
        <w:tab/>
      </w:r>
    </w:p>
    <w:p w:rsidR="007C22D0" w:rsidRPr="00FF1309" w:rsidRDefault="007C22D0" w:rsidP="007C22D0">
      <w:pPr>
        <w:pStyle w:val="B1"/>
      </w:pPr>
      <w:r w:rsidRPr="006E6D8C">
        <w:rPr>
          <w:rFonts w:hint="eastAsia"/>
        </w:rPr>
        <w:t>3b</w:t>
      </w:r>
      <w:r w:rsidRPr="00FF1309">
        <w:t>.</w:t>
      </w:r>
      <w:r w:rsidRPr="00FF1309">
        <w:tab/>
        <w:t>SMF to AMF: N11 Response ()</w:t>
      </w:r>
      <w:r>
        <w:t>.</w:t>
      </w:r>
    </w:p>
    <w:p w:rsidR="00D13121" w:rsidRPr="006E6D8C" w:rsidRDefault="00AC1B17" w:rsidP="00875124">
      <w:pPr>
        <w:pStyle w:val="B1"/>
        <w:ind w:firstLine="0"/>
      </w:pPr>
      <w:r w:rsidRPr="006E6D8C">
        <w:rPr>
          <w:rFonts w:hint="eastAsia"/>
        </w:rPr>
        <w:t xml:space="preserve">If the SMF determines that an intermediate SMF needs to be inserted into the PDU session based on the received UE </w:t>
      </w:r>
      <w:r w:rsidR="00875124">
        <w:rPr>
          <w:rFonts w:eastAsiaTheme="minorEastAsia" w:hint="eastAsia"/>
          <w:lang w:eastAsia="zh-CN"/>
        </w:rPr>
        <w:t>location</w:t>
      </w:r>
      <w:r w:rsidRPr="006E6D8C">
        <w:rPr>
          <w:rFonts w:hint="eastAsia"/>
        </w:rPr>
        <w:t xml:space="preserve"> and the SMF serving area, the SMF </w:t>
      </w:r>
      <w:r w:rsidR="00875124">
        <w:rPr>
          <w:rFonts w:eastAsiaTheme="minorEastAsia" w:hint="eastAsia"/>
          <w:lang w:eastAsia="zh-CN"/>
        </w:rPr>
        <w:t xml:space="preserve">responds the AMF with a notification that </w:t>
      </w:r>
      <w:r w:rsidR="00875124" w:rsidRPr="006E6D8C">
        <w:rPr>
          <w:rFonts w:hint="eastAsia"/>
        </w:rPr>
        <w:t>an intermediate SMF</w:t>
      </w:r>
      <w:r w:rsidR="00875124">
        <w:rPr>
          <w:rFonts w:eastAsiaTheme="minorEastAsia" w:hint="eastAsia"/>
          <w:lang w:eastAsia="zh-CN"/>
        </w:rPr>
        <w:t xml:space="preserve"> is required for this PDU session.</w:t>
      </w:r>
    </w:p>
    <w:p w:rsidR="00A17522" w:rsidRDefault="00A17522" w:rsidP="00A17522">
      <w:pPr>
        <w:pStyle w:val="B1"/>
      </w:pPr>
      <w:r w:rsidRPr="006E6D8C">
        <w:rPr>
          <w:rFonts w:hint="eastAsia"/>
        </w:rPr>
        <w:t>4a</w:t>
      </w:r>
      <w:r w:rsidRPr="00FF1309">
        <w:t>.</w:t>
      </w:r>
      <w:r w:rsidRPr="00FF1309">
        <w:tab/>
        <w:t>[</w:t>
      </w:r>
      <w:r>
        <w:t>C</w:t>
      </w:r>
      <w:r w:rsidRPr="00FF1309">
        <w:t xml:space="preserve">onditional] AMF to </w:t>
      </w:r>
      <w:r w:rsidRPr="006E6D8C">
        <w:rPr>
          <w:rFonts w:hint="eastAsia"/>
        </w:rPr>
        <w:t>I-</w:t>
      </w:r>
      <w:r w:rsidRPr="00FF1309">
        <w:t>SMF: N11 Request (</w:t>
      </w:r>
      <w:r w:rsidR="00D2055A" w:rsidRPr="006E6D8C">
        <w:rPr>
          <w:rFonts w:hint="eastAsia"/>
        </w:rPr>
        <w:t xml:space="preserve">UE </w:t>
      </w:r>
      <w:r w:rsidR="00D2055A">
        <w:rPr>
          <w:rFonts w:eastAsiaTheme="minorEastAsia" w:hint="eastAsia"/>
          <w:lang w:eastAsia="zh-CN"/>
        </w:rPr>
        <w:t>location</w:t>
      </w:r>
      <w:r w:rsidRPr="00FF1309">
        <w:t>)</w:t>
      </w:r>
      <w:r>
        <w:t>.</w:t>
      </w:r>
    </w:p>
    <w:p w:rsidR="00C659CF" w:rsidRPr="006E6D8C" w:rsidRDefault="00AC1B17" w:rsidP="006E6D8C">
      <w:pPr>
        <w:pStyle w:val="B1"/>
        <w:ind w:firstLine="0"/>
      </w:pPr>
      <w:r w:rsidRPr="006E6D8C">
        <w:rPr>
          <w:rFonts w:hint="eastAsia"/>
        </w:rPr>
        <w:t xml:space="preserve">If UE registration area is changed, for each PDU session with an I-SMF, the AMF </w:t>
      </w:r>
      <w:r w:rsidRPr="006E6D8C">
        <w:t xml:space="preserve">notifies each </w:t>
      </w:r>
      <w:r w:rsidRPr="006E6D8C">
        <w:rPr>
          <w:rFonts w:hint="eastAsia"/>
        </w:rPr>
        <w:t>I-</w:t>
      </w:r>
      <w:r w:rsidRPr="006E6D8C">
        <w:t>SMF serving the UE</w:t>
      </w:r>
      <w:r w:rsidRPr="006E6D8C">
        <w:rPr>
          <w:rFonts w:hint="eastAsia"/>
        </w:rPr>
        <w:t xml:space="preserve"> of new </w:t>
      </w:r>
      <w:r w:rsidR="00D2055A" w:rsidRPr="006E6D8C">
        <w:rPr>
          <w:rFonts w:hint="eastAsia"/>
        </w:rPr>
        <w:t xml:space="preserve">UE </w:t>
      </w:r>
      <w:r w:rsidR="00D2055A">
        <w:rPr>
          <w:rFonts w:eastAsiaTheme="minorEastAsia" w:hint="eastAsia"/>
          <w:lang w:eastAsia="zh-CN"/>
        </w:rPr>
        <w:t>location</w:t>
      </w:r>
      <w:r w:rsidRPr="006E6D8C">
        <w:rPr>
          <w:rFonts w:hint="eastAsia"/>
        </w:rPr>
        <w:t>.</w:t>
      </w:r>
    </w:p>
    <w:p w:rsidR="003B39E5" w:rsidRPr="00FF1309" w:rsidRDefault="003B39E5" w:rsidP="003B39E5">
      <w:pPr>
        <w:pStyle w:val="B1"/>
      </w:pPr>
      <w:r w:rsidRPr="006E6D8C">
        <w:rPr>
          <w:rFonts w:hint="eastAsia"/>
        </w:rPr>
        <w:t>4</w:t>
      </w:r>
      <w:r w:rsidR="00A17522" w:rsidRPr="006E6D8C">
        <w:rPr>
          <w:rFonts w:hint="eastAsia"/>
        </w:rPr>
        <w:t>b</w:t>
      </w:r>
      <w:r w:rsidRPr="00FF1309">
        <w:t>.</w:t>
      </w:r>
      <w:r w:rsidRPr="00FF1309">
        <w:tab/>
      </w:r>
      <w:r w:rsidR="007C22D0" w:rsidRPr="006E6D8C">
        <w:rPr>
          <w:rFonts w:hint="eastAsia"/>
        </w:rPr>
        <w:t>I-</w:t>
      </w:r>
      <w:r w:rsidRPr="00FF1309">
        <w:t>SMF to AMF: N11 Response ()</w:t>
      </w:r>
      <w:r>
        <w:t>.</w:t>
      </w:r>
    </w:p>
    <w:p w:rsidR="003B39E5" w:rsidRPr="006E6D8C" w:rsidRDefault="003B39E5" w:rsidP="006E6D8C">
      <w:pPr>
        <w:pStyle w:val="B1"/>
        <w:ind w:firstLine="0"/>
      </w:pPr>
      <w:r w:rsidRPr="006E6D8C">
        <w:rPr>
          <w:rFonts w:hint="eastAsia"/>
        </w:rPr>
        <w:t>If the I-SMF determines that the I-SMF needs to be updated for this PDU session based on the received UE registration area and the I-SMF serving area, the I-SMF</w:t>
      </w:r>
      <w:r w:rsidR="00875124" w:rsidRPr="006E6D8C">
        <w:rPr>
          <w:rFonts w:hint="eastAsia"/>
        </w:rPr>
        <w:t xml:space="preserve"> </w:t>
      </w:r>
      <w:r w:rsidR="00875124">
        <w:rPr>
          <w:rFonts w:eastAsiaTheme="minorEastAsia" w:hint="eastAsia"/>
          <w:lang w:eastAsia="zh-CN"/>
        </w:rPr>
        <w:t xml:space="preserve">responds the AMF with a notification that </w:t>
      </w:r>
      <w:r w:rsidR="00875124" w:rsidRPr="006E6D8C">
        <w:rPr>
          <w:rFonts w:hint="eastAsia"/>
        </w:rPr>
        <w:t>an intermediate SMF</w:t>
      </w:r>
      <w:r w:rsidR="00875124">
        <w:rPr>
          <w:rFonts w:eastAsiaTheme="minorEastAsia" w:hint="eastAsia"/>
          <w:lang w:eastAsia="zh-CN"/>
        </w:rPr>
        <w:t xml:space="preserve"> is required for this PDU session</w:t>
      </w:r>
      <w:r w:rsidRPr="006E6D8C">
        <w:rPr>
          <w:rFonts w:hint="eastAsia"/>
        </w:rPr>
        <w:t xml:space="preserve">. </w:t>
      </w:r>
    </w:p>
    <w:p w:rsidR="007E340B" w:rsidRPr="006E6D8C" w:rsidRDefault="007E340B" w:rsidP="007E340B">
      <w:pPr>
        <w:pStyle w:val="B1"/>
      </w:pPr>
      <w:r w:rsidRPr="006E6D8C">
        <w:rPr>
          <w:rFonts w:hint="eastAsia"/>
        </w:rPr>
        <w:t>5.</w:t>
      </w:r>
      <w:r w:rsidRPr="006E6D8C">
        <w:tab/>
        <w:t xml:space="preserve">[Conditional] AMF to NRF: </w:t>
      </w:r>
      <w:r w:rsidRPr="006E6D8C">
        <w:rPr>
          <w:rFonts w:hint="eastAsia"/>
        </w:rPr>
        <w:t xml:space="preserve">NF </w:t>
      </w:r>
      <w:r w:rsidRPr="006E6D8C">
        <w:t>discovery.</w:t>
      </w:r>
    </w:p>
    <w:p w:rsidR="007E340B" w:rsidRPr="006E6D8C" w:rsidRDefault="007E340B" w:rsidP="00755FCC">
      <w:pPr>
        <w:pStyle w:val="B1"/>
      </w:pPr>
      <w:r w:rsidRPr="006E6D8C">
        <w:tab/>
        <w:t xml:space="preserve">If </w:t>
      </w:r>
      <w:r w:rsidR="00755FCC" w:rsidRPr="006E6D8C">
        <w:rPr>
          <w:rFonts w:hint="eastAsia"/>
        </w:rPr>
        <w:t>the AMF is informed of selecting a</w:t>
      </w:r>
      <w:r w:rsidR="0015649D">
        <w:rPr>
          <w:rFonts w:eastAsiaTheme="minorEastAsia" w:hint="eastAsia"/>
          <w:lang w:eastAsia="zh-CN"/>
        </w:rPr>
        <w:t>n</w:t>
      </w:r>
      <w:r w:rsidR="00755FCC" w:rsidRPr="006E6D8C">
        <w:rPr>
          <w:rFonts w:hint="eastAsia"/>
        </w:rPr>
        <w:t xml:space="preserve"> I-SMF, the AMF</w:t>
      </w:r>
      <w:r w:rsidR="00A17522" w:rsidRPr="006E6D8C">
        <w:rPr>
          <w:rFonts w:hint="eastAsia"/>
        </w:rPr>
        <w:t xml:space="preserve"> </w:t>
      </w:r>
      <w:r w:rsidR="00A17522" w:rsidRPr="006E6D8C">
        <w:t>selects an SMF as described in TS 23.501, clause 6.3.2</w:t>
      </w:r>
      <w:r w:rsidRPr="006E6D8C">
        <w:rPr>
          <w:rFonts w:hint="eastAsia"/>
        </w:rPr>
        <w:t>.</w:t>
      </w:r>
    </w:p>
    <w:p w:rsidR="003B39E5" w:rsidRPr="006E6D8C" w:rsidRDefault="00A17522" w:rsidP="005B3D4E">
      <w:pPr>
        <w:pStyle w:val="B1"/>
      </w:pPr>
      <w:r w:rsidRPr="006E6D8C">
        <w:rPr>
          <w:rFonts w:hint="eastAsia"/>
        </w:rPr>
        <w:t xml:space="preserve">6. </w:t>
      </w:r>
      <w:r w:rsidRPr="00FF1309">
        <w:tab/>
        <w:t>[</w:t>
      </w:r>
      <w:r>
        <w:t>C</w:t>
      </w:r>
      <w:r w:rsidRPr="00FF1309">
        <w:t xml:space="preserve">onditional] AMF to </w:t>
      </w:r>
      <w:r w:rsidRPr="006E6D8C">
        <w:rPr>
          <w:rFonts w:hint="eastAsia"/>
        </w:rPr>
        <w:t>new I-</w:t>
      </w:r>
      <w:r w:rsidRPr="00FF1309">
        <w:t>SMF: N11 Request (</w:t>
      </w:r>
      <w:r w:rsidR="00AC1B17" w:rsidRPr="006E6D8C">
        <w:rPr>
          <w:rFonts w:hint="eastAsia"/>
        </w:rPr>
        <w:t xml:space="preserve">PDU session ID, </w:t>
      </w:r>
      <w:r w:rsidR="007C22D0" w:rsidRPr="006E6D8C">
        <w:rPr>
          <w:rFonts w:hint="eastAsia"/>
        </w:rPr>
        <w:t>SMF ID</w:t>
      </w:r>
      <w:r w:rsidRPr="006E6D8C">
        <w:rPr>
          <w:rFonts w:hint="eastAsia"/>
        </w:rPr>
        <w:t>)</w:t>
      </w:r>
    </w:p>
    <w:p w:rsidR="007C22D0" w:rsidRPr="006E6D8C" w:rsidRDefault="007C22D0" w:rsidP="007C22D0">
      <w:pPr>
        <w:pStyle w:val="B1"/>
      </w:pPr>
      <w:r w:rsidRPr="006E6D8C">
        <w:tab/>
        <w:t xml:space="preserve">If </w:t>
      </w:r>
      <w:r w:rsidRPr="006E6D8C">
        <w:rPr>
          <w:rFonts w:hint="eastAsia"/>
        </w:rPr>
        <w:t xml:space="preserve">a new I-SMF was selected in step 5, the AMF send a request to the new selected I-SMF to update the </w:t>
      </w:r>
      <w:r w:rsidR="009655EE" w:rsidRPr="006E6D8C">
        <w:rPr>
          <w:rFonts w:hint="eastAsia"/>
        </w:rPr>
        <w:t>PDU session.</w:t>
      </w:r>
    </w:p>
    <w:p w:rsidR="00DD30AF" w:rsidRPr="006E6D8C" w:rsidRDefault="00DD30AF" w:rsidP="006E6D8C">
      <w:pPr>
        <w:pStyle w:val="B1"/>
        <w:ind w:firstLine="0"/>
      </w:pPr>
      <w:r w:rsidRPr="00FF1309">
        <w:t xml:space="preserve">The </w:t>
      </w:r>
      <w:r w:rsidRPr="006E6D8C">
        <w:rPr>
          <w:rFonts w:hint="eastAsia"/>
        </w:rPr>
        <w:t>new I</w:t>
      </w:r>
      <w:r w:rsidRPr="00FF1309">
        <w:t>-SMF stores SMF ID for this PDU Session for this UE</w:t>
      </w:r>
      <w:r w:rsidRPr="006E6D8C">
        <w:rPr>
          <w:rFonts w:hint="eastAsia"/>
        </w:rPr>
        <w:t>.</w:t>
      </w:r>
    </w:p>
    <w:p w:rsidR="003B47DF" w:rsidRDefault="003B47DF" w:rsidP="003B47DF">
      <w:pPr>
        <w:pStyle w:val="B1"/>
      </w:pPr>
      <w:r>
        <w:rPr>
          <w:rFonts w:eastAsiaTheme="minorEastAsia" w:hint="eastAsia"/>
          <w:lang w:eastAsia="zh-CN"/>
        </w:rPr>
        <w:t>7</w:t>
      </w:r>
      <w:r>
        <w:t>.</w:t>
      </w:r>
      <w:r>
        <w:tab/>
      </w:r>
      <w:r w:rsidR="00A91435">
        <w:rPr>
          <w:rFonts w:eastAsiaTheme="minorEastAsia" w:hint="eastAsia"/>
          <w:lang w:eastAsia="zh-CN"/>
        </w:rPr>
        <w:t>N</w:t>
      </w:r>
      <w:r>
        <w:rPr>
          <w:rFonts w:eastAsiaTheme="minorEastAsia" w:hint="eastAsia"/>
          <w:lang w:eastAsia="zh-CN"/>
        </w:rPr>
        <w:t>ew I-</w:t>
      </w:r>
      <w:r>
        <w:t xml:space="preserve">SMF to new UPF: N4 Session Establishment </w:t>
      </w:r>
    </w:p>
    <w:p w:rsidR="006F484A" w:rsidRDefault="003B47DF" w:rsidP="003B47DF">
      <w:pPr>
        <w:pStyle w:val="B1"/>
        <w:ind w:firstLine="0"/>
        <w:rPr>
          <w:rFonts w:eastAsiaTheme="minorEastAsia"/>
          <w:lang w:eastAsia="zh-CN"/>
        </w:rPr>
      </w:pPr>
      <w:r>
        <w:rPr>
          <w:rFonts w:eastAsiaTheme="minorEastAsia" w:hint="eastAsia"/>
          <w:lang w:eastAsia="zh-CN"/>
        </w:rPr>
        <w:t>The new I-SMF selects a new</w:t>
      </w:r>
      <w:r>
        <w:t xml:space="preserve"> UPF to act as intermediate UPF for the PDU session</w:t>
      </w:r>
      <w:r w:rsidR="006F484A">
        <w:rPr>
          <w:rFonts w:eastAsiaTheme="minorEastAsia" w:hint="eastAsia"/>
          <w:lang w:eastAsia="zh-CN"/>
        </w:rPr>
        <w:t>.</w:t>
      </w:r>
    </w:p>
    <w:p w:rsidR="003B47DF" w:rsidRDefault="003B47DF" w:rsidP="003B47DF">
      <w:pPr>
        <w:pStyle w:val="B1"/>
        <w:ind w:firstLine="0"/>
      </w:pPr>
      <w:r>
        <w:t xml:space="preserve">The new intermediate UPF sends an N4 Session Establishment Response message to the </w:t>
      </w:r>
      <w:r>
        <w:rPr>
          <w:rFonts w:eastAsiaTheme="minorEastAsia" w:hint="eastAsia"/>
          <w:lang w:eastAsia="zh-CN"/>
        </w:rPr>
        <w:t>I-</w:t>
      </w:r>
      <w:r>
        <w:t xml:space="preserve">SMF. In case the UPF allocates CN tunnel info, it provides CN DL tunnel info to the SMF. </w:t>
      </w:r>
    </w:p>
    <w:p w:rsidR="003B47DF" w:rsidRDefault="003B47DF" w:rsidP="009655EE">
      <w:pPr>
        <w:pStyle w:val="B1"/>
        <w:rPr>
          <w:rFonts w:eastAsiaTheme="minorEastAsia"/>
          <w:lang w:eastAsia="zh-CN"/>
        </w:rPr>
      </w:pPr>
      <w:r>
        <w:rPr>
          <w:rFonts w:eastAsiaTheme="minorEastAsia" w:hint="eastAsia"/>
          <w:lang w:eastAsia="zh-CN"/>
        </w:rPr>
        <w:t xml:space="preserve">8. </w:t>
      </w:r>
      <w:r>
        <w:rPr>
          <w:rFonts w:eastAsiaTheme="minorEastAsia" w:hint="eastAsia"/>
          <w:lang w:eastAsia="zh-CN"/>
        </w:rPr>
        <w:tab/>
      </w:r>
      <w:r w:rsidR="00A91435">
        <w:rPr>
          <w:rFonts w:eastAsiaTheme="minorEastAsia" w:hint="eastAsia"/>
          <w:lang w:eastAsia="zh-CN"/>
        </w:rPr>
        <w:t>N</w:t>
      </w:r>
      <w:r>
        <w:rPr>
          <w:rFonts w:eastAsiaTheme="minorEastAsia" w:hint="eastAsia"/>
          <w:lang w:eastAsia="zh-CN"/>
        </w:rPr>
        <w:t>ew I-</w:t>
      </w:r>
      <w:r>
        <w:t xml:space="preserve">SMF to </w:t>
      </w:r>
      <w:r>
        <w:rPr>
          <w:rFonts w:eastAsiaTheme="minorEastAsia" w:hint="eastAsia"/>
          <w:lang w:eastAsia="zh-CN"/>
        </w:rPr>
        <w:t>SMF</w:t>
      </w:r>
      <w:r>
        <w:t>:</w:t>
      </w:r>
      <w:r>
        <w:rPr>
          <w:rFonts w:eastAsiaTheme="minorEastAsia" w:hint="eastAsia"/>
          <w:lang w:eastAsia="zh-CN"/>
        </w:rPr>
        <w:t xml:space="preserve"> </w:t>
      </w:r>
      <w:r w:rsidR="00A019C8">
        <w:rPr>
          <w:rFonts w:eastAsiaTheme="minorEastAsia" w:hint="eastAsia"/>
          <w:lang w:eastAsia="zh-CN"/>
        </w:rPr>
        <w:t>U</w:t>
      </w:r>
      <w:r>
        <w:rPr>
          <w:rFonts w:eastAsiaTheme="minorEastAsia" w:hint="eastAsia"/>
          <w:lang w:eastAsia="zh-CN"/>
        </w:rPr>
        <w:t xml:space="preserve">pdate PDU </w:t>
      </w:r>
      <w:r w:rsidR="00A019C8">
        <w:rPr>
          <w:rFonts w:eastAsiaTheme="minorEastAsia" w:hint="eastAsia"/>
          <w:lang w:eastAsia="zh-CN"/>
        </w:rPr>
        <w:t>S</w:t>
      </w:r>
      <w:r>
        <w:rPr>
          <w:rFonts w:eastAsiaTheme="minorEastAsia" w:hint="eastAsia"/>
          <w:lang w:eastAsia="zh-CN"/>
        </w:rPr>
        <w:t xml:space="preserve">ession </w:t>
      </w:r>
      <w:r w:rsidR="00A019C8">
        <w:rPr>
          <w:rFonts w:eastAsiaTheme="minorEastAsia" w:hint="eastAsia"/>
          <w:lang w:eastAsia="zh-CN"/>
        </w:rPr>
        <w:t>R</w:t>
      </w:r>
      <w:r>
        <w:rPr>
          <w:rFonts w:eastAsiaTheme="minorEastAsia" w:hint="eastAsia"/>
          <w:lang w:eastAsia="zh-CN"/>
        </w:rPr>
        <w:t>equest (</w:t>
      </w:r>
      <w:r w:rsidR="00AC1B17">
        <w:rPr>
          <w:rFonts w:eastAsiaTheme="minorEastAsia" w:hint="eastAsia"/>
          <w:lang w:eastAsia="zh-CN"/>
        </w:rPr>
        <w:t xml:space="preserve">PDU session ID, </w:t>
      </w:r>
      <w:r>
        <w:rPr>
          <w:rFonts w:eastAsiaTheme="minorEastAsia" w:hint="eastAsia"/>
          <w:lang w:eastAsia="zh-CN"/>
        </w:rPr>
        <w:t>CN DL tunnel info)</w:t>
      </w:r>
    </w:p>
    <w:p w:rsidR="00A019C8" w:rsidRPr="003B47DF" w:rsidRDefault="00A019C8" w:rsidP="009655EE">
      <w:pPr>
        <w:pStyle w:val="B1"/>
        <w:rPr>
          <w:rFonts w:eastAsiaTheme="minorEastAsia"/>
          <w:lang w:eastAsia="zh-CN"/>
        </w:rPr>
      </w:pPr>
      <w:r>
        <w:rPr>
          <w:rFonts w:eastAsiaTheme="minorEastAsia" w:hint="eastAsia"/>
          <w:lang w:eastAsia="zh-CN"/>
        </w:rPr>
        <w:tab/>
        <w:t>The new I-SMF sends a</w:t>
      </w:r>
      <w:r w:rsidR="00DD30AF">
        <w:rPr>
          <w:rFonts w:eastAsiaTheme="minorEastAsia" w:hint="eastAsia"/>
          <w:lang w:eastAsia="zh-CN"/>
        </w:rPr>
        <w:t>n</w:t>
      </w:r>
      <w:r w:rsidRPr="00A019C8">
        <w:rPr>
          <w:rFonts w:eastAsiaTheme="minorEastAsia" w:hint="eastAsia"/>
          <w:lang w:eastAsia="zh-CN"/>
        </w:rPr>
        <w:t xml:space="preserve"> </w:t>
      </w:r>
      <w:r>
        <w:rPr>
          <w:rFonts w:eastAsiaTheme="minorEastAsia" w:hint="eastAsia"/>
          <w:lang w:eastAsia="zh-CN"/>
        </w:rPr>
        <w:t xml:space="preserve">Update PDU Session Request to the </w:t>
      </w:r>
      <w:proofErr w:type="gramStart"/>
      <w:r>
        <w:rPr>
          <w:rFonts w:eastAsiaTheme="minorEastAsia" w:hint="eastAsia"/>
          <w:lang w:eastAsia="zh-CN"/>
        </w:rPr>
        <w:t>SMF,</w:t>
      </w:r>
      <w:proofErr w:type="gramEnd"/>
      <w:r>
        <w:rPr>
          <w:rFonts w:eastAsiaTheme="minorEastAsia" w:hint="eastAsia"/>
          <w:lang w:eastAsia="zh-CN"/>
        </w:rPr>
        <w:t xml:space="preserve"> the message includes the CN DL tunnel info. </w:t>
      </w:r>
    </w:p>
    <w:p w:rsidR="00A019C8" w:rsidRDefault="00DD30AF" w:rsidP="00A019C8">
      <w:pPr>
        <w:pStyle w:val="B1"/>
      </w:pPr>
      <w:r>
        <w:rPr>
          <w:rFonts w:eastAsiaTheme="minorEastAsia" w:hint="eastAsia"/>
          <w:lang w:eastAsia="zh-CN"/>
        </w:rPr>
        <w:t>9</w:t>
      </w:r>
      <w:r w:rsidR="00A019C8">
        <w:t>.</w:t>
      </w:r>
      <w:r w:rsidR="00A019C8">
        <w:tab/>
        <w:t>SMF to UPF</w:t>
      </w:r>
      <w:r w:rsidR="006F484A">
        <w:rPr>
          <w:rFonts w:eastAsiaTheme="minorEastAsia" w:hint="eastAsia"/>
          <w:lang w:eastAsia="zh-CN"/>
        </w:rPr>
        <w:t xml:space="preserve"> (PSA)</w:t>
      </w:r>
      <w:r w:rsidR="00A019C8">
        <w:t xml:space="preserve">: N4 Session Establishment </w:t>
      </w:r>
    </w:p>
    <w:p w:rsidR="00A17522" w:rsidRDefault="00A019C8" w:rsidP="00A019C8">
      <w:pPr>
        <w:pStyle w:val="B1"/>
        <w:ind w:firstLine="0"/>
        <w:rPr>
          <w:rFonts w:eastAsiaTheme="minorEastAsia"/>
          <w:lang w:eastAsia="zh-CN"/>
        </w:rPr>
      </w:pPr>
      <w:r>
        <w:t>The SMF sends N4 Session Modification Request message to PDU session anchor UPF,</w:t>
      </w:r>
      <w:r>
        <w:rPr>
          <w:rFonts w:eastAsiaTheme="minorEastAsia" w:hint="eastAsia"/>
          <w:lang w:eastAsia="zh-CN"/>
        </w:rPr>
        <w:t xml:space="preserve"> the message includes</w:t>
      </w:r>
      <w:r>
        <w:t xml:space="preserve"> the DL tunnel information </w:t>
      </w:r>
      <w:r>
        <w:rPr>
          <w:rFonts w:eastAsiaTheme="minorEastAsia" w:hint="eastAsia"/>
          <w:lang w:eastAsia="zh-CN"/>
        </w:rPr>
        <w:t>provided by</w:t>
      </w:r>
      <w:r>
        <w:t xml:space="preserve"> </w:t>
      </w:r>
      <w:r>
        <w:rPr>
          <w:rFonts w:eastAsiaTheme="minorEastAsia" w:hint="eastAsia"/>
          <w:lang w:eastAsia="zh-CN"/>
        </w:rPr>
        <w:t>I-SMF</w:t>
      </w:r>
      <w:r>
        <w:t>.</w:t>
      </w:r>
    </w:p>
    <w:p w:rsidR="00DD30AF" w:rsidRDefault="00DD30AF" w:rsidP="00DD30AF">
      <w:pPr>
        <w:pStyle w:val="B1"/>
        <w:rPr>
          <w:rFonts w:eastAsiaTheme="minorEastAsia"/>
          <w:lang w:eastAsia="zh-CN"/>
        </w:rPr>
      </w:pPr>
      <w:r>
        <w:rPr>
          <w:rFonts w:eastAsiaTheme="minorEastAsia" w:hint="eastAsia"/>
          <w:lang w:eastAsia="zh-CN"/>
        </w:rPr>
        <w:t xml:space="preserve">10. </w:t>
      </w:r>
      <w:r>
        <w:t xml:space="preserve">SMF to </w:t>
      </w:r>
      <w:r>
        <w:rPr>
          <w:rFonts w:eastAsiaTheme="minorEastAsia" w:hint="eastAsia"/>
          <w:lang w:eastAsia="zh-CN"/>
        </w:rPr>
        <w:t>new I-SMF</w:t>
      </w:r>
      <w:r>
        <w:t>:</w:t>
      </w:r>
      <w:r>
        <w:rPr>
          <w:rFonts w:eastAsiaTheme="minorEastAsia" w:hint="eastAsia"/>
          <w:lang w:eastAsia="zh-CN"/>
        </w:rPr>
        <w:t xml:space="preserve"> Update PDU Session Response (CN UL tunnel info)</w:t>
      </w:r>
    </w:p>
    <w:p w:rsidR="00DD30AF" w:rsidRDefault="006F484A" w:rsidP="00A019C8">
      <w:pPr>
        <w:pStyle w:val="B1"/>
        <w:ind w:firstLine="0"/>
        <w:rPr>
          <w:rFonts w:eastAsiaTheme="minorEastAsia"/>
          <w:lang w:eastAsia="zh-CN"/>
        </w:rPr>
      </w:pPr>
      <w:r w:rsidRPr="0029118D">
        <w:t>The CN</w:t>
      </w:r>
      <w:r>
        <w:rPr>
          <w:rFonts w:eastAsiaTheme="minorEastAsia" w:hint="eastAsia"/>
          <w:lang w:eastAsia="zh-CN"/>
        </w:rPr>
        <w:t xml:space="preserve"> UL</w:t>
      </w:r>
      <w:r w:rsidRPr="0029118D">
        <w:t xml:space="preserve"> Tunnel Info contains the tunnel information for up-link traffic towards </w:t>
      </w:r>
      <w:r>
        <w:rPr>
          <w:rFonts w:eastAsiaTheme="minorEastAsia" w:hint="eastAsia"/>
          <w:lang w:eastAsia="zh-CN"/>
        </w:rPr>
        <w:t xml:space="preserve">PDU </w:t>
      </w:r>
      <w:r>
        <w:rPr>
          <w:rFonts w:eastAsiaTheme="minorEastAsia"/>
          <w:lang w:eastAsia="zh-CN"/>
        </w:rPr>
        <w:t>session</w:t>
      </w:r>
      <w:r>
        <w:rPr>
          <w:rFonts w:eastAsiaTheme="minorEastAsia" w:hint="eastAsia"/>
          <w:lang w:eastAsia="zh-CN"/>
        </w:rPr>
        <w:t xml:space="preserve"> anchor UPF</w:t>
      </w:r>
      <w:r w:rsidR="00AC1B17">
        <w:rPr>
          <w:rFonts w:eastAsiaTheme="minorEastAsia" w:hint="eastAsia"/>
          <w:lang w:eastAsia="zh-CN"/>
        </w:rPr>
        <w:t>.</w:t>
      </w:r>
    </w:p>
    <w:p w:rsidR="00AC1B17" w:rsidRPr="00AC1B17" w:rsidRDefault="00AC1B17" w:rsidP="00A019C8">
      <w:pPr>
        <w:pStyle w:val="B1"/>
        <w:ind w:firstLine="0"/>
        <w:rPr>
          <w:rFonts w:eastAsiaTheme="minorEastAsia"/>
          <w:lang w:eastAsia="zh-CN"/>
        </w:rPr>
      </w:pPr>
      <w:r w:rsidRPr="00FF1309">
        <w:t xml:space="preserve">The SMF stores </w:t>
      </w:r>
      <w:r>
        <w:rPr>
          <w:rFonts w:eastAsiaTheme="minorEastAsia" w:hint="eastAsia"/>
          <w:lang w:eastAsia="zh-CN"/>
        </w:rPr>
        <w:t>new I</w:t>
      </w:r>
      <w:r w:rsidRPr="00FF1309">
        <w:t>-SMF ID for this PDU Session for this UE</w:t>
      </w:r>
      <w:r>
        <w:rPr>
          <w:rFonts w:eastAsiaTheme="minorEastAsia" w:hint="eastAsia"/>
          <w:lang w:eastAsia="zh-CN"/>
        </w:rPr>
        <w:t>.</w:t>
      </w:r>
    </w:p>
    <w:p w:rsidR="006F484A" w:rsidRPr="005A6942" w:rsidRDefault="006F484A" w:rsidP="006F484A">
      <w:pPr>
        <w:pStyle w:val="B1"/>
        <w:rPr>
          <w:rFonts w:eastAsiaTheme="minorEastAsia"/>
          <w:lang w:eastAsia="zh-CN"/>
        </w:rPr>
      </w:pPr>
      <w:r>
        <w:rPr>
          <w:rFonts w:eastAsiaTheme="minorEastAsia" w:hint="eastAsia"/>
          <w:lang w:eastAsia="zh-CN"/>
        </w:rPr>
        <w:t>11</w:t>
      </w:r>
      <w:r>
        <w:t>.</w:t>
      </w:r>
      <w:r>
        <w:tab/>
      </w:r>
      <w:r w:rsidR="00A91435">
        <w:rPr>
          <w:rFonts w:eastAsiaTheme="minorEastAsia" w:hint="eastAsia"/>
          <w:lang w:eastAsia="zh-CN"/>
        </w:rPr>
        <w:t>N</w:t>
      </w:r>
      <w:r>
        <w:rPr>
          <w:rFonts w:eastAsiaTheme="minorEastAsia" w:hint="eastAsia"/>
          <w:lang w:eastAsia="zh-CN"/>
        </w:rPr>
        <w:t>ew I-</w:t>
      </w:r>
      <w:r>
        <w:t>SMF to ne</w:t>
      </w:r>
      <w:r w:rsidR="005A6942">
        <w:t>w UPF: N4 Session Establishment</w:t>
      </w:r>
      <w:r w:rsidR="005A6942">
        <w:rPr>
          <w:rFonts w:eastAsiaTheme="minorEastAsia" w:hint="eastAsia"/>
          <w:lang w:eastAsia="zh-CN"/>
        </w:rPr>
        <w:t>.</w:t>
      </w:r>
    </w:p>
    <w:p w:rsidR="00DD30AF" w:rsidRDefault="006F484A" w:rsidP="00A019C8">
      <w:pPr>
        <w:pStyle w:val="B1"/>
        <w:ind w:firstLine="0"/>
        <w:rPr>
          <w:rFonts w:eastAsiaTheme="minorEastAsia"/>
          <w:lang w:eastAsia="zh-CN"/>
        </w:rPr>
      </w:pPr>
      <w:r>
        <w:rPr>
          <w:rFonts w:eastAsiaTheme="minorEastAsia" w:hint="eastAsia"/>
          <w:lang w:eastAsia="zh-CN"/>
        </w:rPr>
        <w:t xml:space="preserve">The new I-SMF send </w:t>
      </w:r>
      <w:r>
        <w:t>an N4 Session Establishment Request message to the new UPF</w:t>
      </w:r>
      <w:r>
        <w:rPr>
          <w:rFonts w:eastAsiaTheme="minorEastAsia" w:hint="eastAsia"/>
          <w:lang w:eastAsia="zh-CN"/>
        </w:rPr>
        <w:t xml:space="preserve"> to provide</w:t>
      </w:r>
      <w:r w:rsidRPr="006F484A">
        <w:t xml:space="preserve"> </w:t>
      </w:r>
      <w:r>
        <w:t>PDU session anchor info</w:t>
      </w:r>
      <w:r w:rsidRPr="00205936">
        <w:t xml:space="preserve"> </w:t>
      </w:r>
      <w:r>
        <w:rPr>
          <w:rFonts w:eastAsiaTheme="minorEastAsia" w:hint="eastAsia"/>
          <w:lang w:eastAsia="zh-CN"/>
        </w:rPr>
        <w:t>received from step 10</w:t>
      </w:r>
      <w:r w:rsidR="0071335F">
        <w:rPr>
          <w:rFonts w:eastAsiaTheme="minorEastAsia" w:hint="eastAsia"/>
          <w:lang w:eastAsia="zh-CN"/>
        </w:rPr>
        <w:t xml:space="preserve">, </w:t>
      </w:r>
      <w:r w:rsidRPr="00205936">
        <w:t>Packet detection, enforcement and reporting rules to be installed</w:t>
      </w:r>
      <w:r>
        <w:t>.</w:t>
      </w:r>
    </w:p>
    <w:p w:rsidR="0071335F" w:rsidRDefault="005A6942" w:rsidP="00A019C8">
      <w:pPr>
        <w:pStyle w:val="B1"/>
        <w:ind w:firstLine="0"/>
        <w:rPr>
          <w:rFonts w:eastAsiaTheme="minorEastAsia"/>
          <w:lang w:eastAsia="zh-CN"/>
        </w:rPr>
      </w:pPr>
      <w:r>
        <w:rPr>
          <w:rFonts w:eastAsiaTheme="minorEastAsia" w:hint="eastAsia"/>
          <w:lang w:eastAsia="zh-CN"/>
        </w:rPr>
        <w:t xml:space="preserve">The new UPF </w:t>
      </w:r>
      <w:r>
        <w:t xml:space="preserve">sends an N4 Session Establishment Response message to the </w:t>
      </w:r>
      <w:r>
        <w:rPr>
          <w:rFonts w:eastAsiaTheme="minorEastAsia" w:hint="eastAsia"/>
          <w:lang w:eastAsia="zh-CN"/>
        </w:rPr>
        <w:t>I-</w:t>
      </w:r>
      <w:r>
        <w:t>SMF.</w:t>
      </w:r>
    </w:p>
    <w:p w:rsidR="0071335F" w:rsidRDefault="005A6942" w:rsidP="005A6942">
      <w:pPr>
        <w:pStyle w:val="B1"/>
        <w:rPr>
          <w:rFonts w:eastAsiaTheme="minorEastAsia"/>
          <w:lang w:eastAsia="zh-CN"/>
        </w:rPr>
      </w:pPr>
      <w:r w:rsidRPr="005A6942">
        <w:rPr>
          <w:rFonts w:eastAsiaTheme="minorEastAsia"/>
          <w:lang w:eastAsia="zh-CN"/>
        </w:rPr>
        <w:t>1</w:t>
      </w:r>
      <w:r w:rsidR="00AC1B17">
        <w:rPr>
          <w:rFonts w:eastAsiaTheme="minorEastAsia" w:hint="eastAsia"/>
          <w:lang w:eastAsia="zh-CN"/>
        </w:rPr>
        <w:t>2</w:t>
      </w:r>
      <w:r w:rsidRPr="005A6942">
        <w:rPr>
          <w:rFonts w:eastAsiaTheme="minorEastAsia"/>
          <w:lang w:eastAsia="zh-CN"/>
        </w:rPr>
        <w:t>.</w:t>
      </w:r>
      <w:r w:rsidRPr="005A6942">
        <w:rPr>
          <w:rFonts w:eastAsiaTheme="minorEastAsia"/>
          <w:lang w:eastAsia="zh-CN"/>
        </w:rPr>
        <w:tab/>
      </w:r>
      <w:r w:rsidR="00AC1B17">
        <w:rPr>
          <w:rFonts w:eastAsiaTheme="minorEastAsia" w:hint="eastAsia"/>
          <w:lang w:eastAsia="zh-CN"/>
        </w:rPr>
        <w:t>N</w:t>
      </w:r>
      <w:r>
        <w:rPr>
          <w:rFonts w:eastAsiaTheme="minorEastAsia" w:hint="eastAsia"/>
          <w:lang w:eastAsia="zh-CN"/>
        </w:rPr>
        <w:t>ew I-</w:t>
      </w:r>
      <w:r w:rsidRPr="005A6942">
        <w:rPr>
          <w:rFonts w:eastAsiaTheme="minorEastAsia"/>
          <w:lang w:eastAsia="zh-CN"/>
        </w:rPr>
        <w:t>SMF to AMF: N11 Response ().</w:t>
      </w:r>
    </w:p>
    <w:p w:rsidR="005A6942" w:rsidRDefault="00AC1B17" w:rsidP="00AC1B17">
      <w:pPr>
        <w:pStyle w:val="B1"/>
        <w:ind w:firstLine="0"/>
        <w:rPr>
          <w:rFonts w:eastAsiaTheme="minorEastAsia"/>
          <w:lang w:eastAsia="zh-CN"/>
        </w:rPr>
      </w:pPr>
      <w:r>
        <w:rPr>
          <w:rFonts w:eastAsiaTheme="minorEastAsia" w:hint="eastAsia"/>
          <w:lang w:eastAsia="zh-CN"/>
        </w:rPr>
        <w:t>The new I-SMF responds to AMF with an appropriate cause.</w:t>
      </w:r>
    </w:p>
    <w:p w:rsidR="00AC1B17" w:rsidRDefault="00AC1B17" w:rsidP="00AC1B17">
      <w:pPr>
        <w:pStyle w:val="B1"/>
        <w:rPr>
          <w:rFonts w:eastAsiaTheme="minorEastAsia"/>
          <w:lang w:eastAsia="zh-CN"/>
        </w:rPr>
      </w:pPr>
      <w:r>
        <w:rPr>
          <w:rFonts w:eastAsiaTheme="minorEastAsia" w:hint="eastAsia"/>
          <w:lang w:eastAsia="zh-CN"/>
        </w:rPr>
        <w:t>13.</w:t>
      </w:r>
      <w:r>
        <w:rPr>
          <w:rFonts w:eastAsiaTheme="minorEastAsia" w:hint="eastAsia"/>
          <w:lang w:eastAsia="zh-CN"/>
        </w:rPr>
        <w:tab/>
      </w:r>
      <w:r w:rsidRPr="00AC1B17">
        <w:rPr>
          <w:rFonts w:eastAsiaTheme="minorEastAsia"/>
          <w:lang w:eastAsia="zh-CN"/>
        </w:rPr>
        <w:t xml:space="preserve">[Conditional] AMF to </w:t>
      </w:r>
      <w:r>
        <w:rPr>
          <w:rFonts w:eastAsiaTheme="minorEastAsia" w:hint="eastAsia"/>
          <w:lang w:eastAsia="zh-CN"/>
        </w:rPr>
        <w:t>new I-</w:t>
      </w:r>
      <w:r w:rsidRPr="00AC1B17">
        <w:rPr>
          <w:rFonts w:eastAsiaTheme="minorEastAsia"/>
          <w:lang w:eastAsia="zh-CN"/>
        </w:rPr>
        <w:t xml:space="preserve">SMF: N11 </w:t>
      </w:r>
      <w:r>
        <w:rPr>
          <w:rFonts w:eastAsiaTheme="minorEastAsia" w:hint="eastAsia"/>
          <w:lang w:eastAsia="zh-CN"/>
        </w:rPr>
        <w:t xml:space="preserve">release </w:t>
      </w:r>
      <w:r w:rsidRPr="00AC1B17">
        <w:rPr>
          <w:rFonts w:eastAsiaTheme="minorEastAsia"/>
          <w:lang w:eastAsia="zh-CN"/>
        </w:rPr>
        <w:t>Request (</w:t>
      </w:r>
      <w:r>
        <w:rPr>
          <w:rFonts w:eastAsiaTheme="minorEastAsia" w:hint="eastAsia"/>
          <w:lang w:eastAsia="zh-CN"/>
        </w:rPr>
        <w:t>PDU session ID)</w:t>
      </w:r>
      <w:r w:rsidR="005014EF">
        <w:rPr>
          <w:rFonts w:eastAsiaTheme="minorEastAsia" w:hint="eastAsia"/>
          <w:lang w:eastAsia="zh-CN"/>
        </w:rPr>
        <w:t>.</w:t>
      </w:r>
    </w:p>
    <w:p w:rsidR="005014EF" w:rsidRPr="005014EF" w:rsidRDefault="005014EF" w:rsidP="005014EF">
      <w:pPr>
        <w:pStyle w:val="B1"/>
        <w:ind w:firstLine="0"/>
        <w:rPr>
          <w:rFonts w:eastAsiaTheme="minorEastAsia"/>
          <w:lang w:eastAsia="zh-CN"/>
        </w:rPr>
      </w:pPr>
      <w:r>
        <w:rPr>
          <w:lang w:eastAsia="zh-CN"/>
        </w:rPr>
        <w:lastRenderedPageBreak/>
        <w:t xml:space="preserve">If there is an old </w:t>
      </w:r>
      <w:r>
        <w:rPr>
          <w:rFonts w:eastAsiaTheme="minorEastAsia" w:hint="eastAsia"/>
          <w:lang w:eastAsia="zh-CN"/>
        </w:rPr>
        <w:t>I-SMF for the PDU</w:t>
      </w:r>
      <w:r>
        <w:rPr>
          <w:lang w:eastAsia="zh-CN"/>
        </w:rPr>
        <w:t>, t</w:t>
      </w:r>
      <w:r w:rsidRPr="00927612">
        <w:t xml:space="preserve">he </w:t>
      </w:r>
      <w:r>
        <w:rPr>
          <w:rFonts w:eastAsiaTheme="minorEastAsia" w:hint="eastAsia"/>
          <w:lang w:eastAsia="zh-CN"/>
        </w:rPr>
        <w:t>AMF request the old I-</w:t>
      </w:r>
      <w:r w:rsidRPr="00927612">
        <w:t xml:space="preserve">SMF </w:t>
      </w:r>
      <w:r>
        <w:rPr>
          <w:rFonts w:eastAsiaTheme="minorEastAsia" w:hint="eastAsia"/>
          <w:lang w:eastAsia="zh-CN"/>
        </w:rPr>
        <w:t xml:space="preserve">to </w:t>
      </w:r>
      <w:r w:rsidRPr="00927612">
        <w:t xml:space="preserve">initiate </w:t>
      </w:r>
      <w:r>
        <w:t xml:space="preserve">resource </w:t>
      </w:r>
      <w:r w:rsidRPr="00927612">
        <w:t>release</w:t>
      </w:r>
      <w:r>
        <w:rPr>
          <w:rFonts w:eastAsiaTheme="minorEastAsia" w:hint="eastAsia"/>
          <w:lang w:eastAsia="zh-CN"/>
        </w:rPr>
        <w:t>.</w:t>
      </w:r>
    </w:p>
    <w:p w:rsidR="005014EF" w:rsidRDefault="005014EF" w:rsidP="005014EF">
      <w:pPr>
        <w:pStyle w:val="B1"/>
      </w:pPr>
      <w:r>
        <w:rPr>
          <w:lang w:eastAsia="zh-CN"/>
        </w:rPr>
        <w:t>1</w:t>
      </w:r>
      <w:r>
        <w:rPr>
          <w:rFonts w:eastAsiaTheme="minorEastAsia" w:hint="eastAsia"/>
          <w:lang w:eastAsia="zh-CN"/>
        </w:rPr>
        <w:t>4</w:t>
      </w:r>
      <w:r>
        <w:rPr>
          <w:lang w:eastAsia="zh-CN"/>
        </w:rPr>
        <w:t>.</w:t>
      </w:r>
      <w:r>
        <w:rPr>
          <w:lang w:eastAsia="zh-CN"/>
        </w:rPr>
        <w:tab/>
      </w:r>
      <w:r w:rsidR="00A91435">
        <w:rPr>
          <w:rFonts w:eastAsiaTheme="minorEastAsia" w:hint="eastAsia"/>
          <w:lang w:eastAsia="zh-CN"/>
        </w:rPr>
        <w:t>O</w:t>
      </w:r>
      <w:r>
        <w:rPr>
          <w:rFonts w:eastAsiaTheme="minorEastAsia" w:hint="eastAsia"/>
          <w:lang w:eastAsia="zh-CN"/>
        </w:rPr>
        <w:t>ld I-</w:t>
      </w:r>
      <w:r>
        <w:t xml:space="preserve">SMF to old </w:t>
      </w:r>
      <w:r>
        <w:rPr>
          <w:rFonts w:eastAsiaTheme="minorEastAsia" w:hint="eastAsia"/>
          <w:lang w:eastAsia="zh-CN"/>
        </w:rPr>
        <w:t>I-</w:t>
      </w:r>
      <w:r>
        <w:t>UPF:</w:t>
      </w:r>
      <w:r w:rsidRPr="00205936">
        <w:t xml:space="preserve"> </w:t>
      </w:r>
      <w:r>
        <w:t>N4 Session Release Request</w:t>
      </w:r>
    </w:p>
    <w:p w:rsidR="005014EF" w:rsidRDefault="005014EF" w:rsidP="005014EF">
      <w:pPr>
        <w:pStyle w:val="B1"/>
        <w:ind w:firstLine="0"/>
      </w:pPr>
      <w:r>
        <w:rPr>
          <w:rFonts w:eastAsiaTheme="minorEastAsia" w:hint="eastAsia"/>
          <w:lang w:eastAsia="zh-CN"/>
        </w:rPr>
        <w:t>A</w:t>
      </w:r>
      <w:r w:rsidRPr="00927612">
        <w:t xml:space="preserve">n N4 Session </w:t>
      </w:r>
      <w:r>
        <w:t>Release</w:t>
      </w:r>
      <w:r w:rsidRPr="00927612">
        <w:t xml:space="preserve"> Request (Release Cause)</w:t>
      </w:r>
      <w:r>
        <w:t xml:space="preserve"> </w:t>
      </w:r>
      <w:r>
        <w:rPr>
          <w:rFonts w:eastAsiaTheme="minorEastAsia" w:hint="eastAsia"/>
          <w:lang w:eastAsia="zh-CN"/>
        </w:rPr>
        <w:t xml:space="preserve">is sent </w:t>
      </w:r>
      <w:r>
        <w:t xml:space="preserve">to </w:t>
      </w:r>
      <w:r>
        <w:rPr>
          <w:rFonts w:eastAsiaTheme="minorEastAsia" w:hint="eastAsia"/>
          <w:lang w:eastAsia="zh-CN"/>
        </w:rPr>
        <w:t xml:space="preserve">the </w:t>
      </w:r>
      <w:r>
        <w:t>old intermediate UPF</w:t>
      </w:r>
      <w:r>
        <w:rPr>
          <w:rFonts w:eastAsiaTheme="minorEastAsia" w:hint="eastAsia"/>
          <w:lang w:eastAsia="zh-CN"/>
        </w:rPr>
        <w:t xml:space="preserve"> to release the resource</w:t>
      </w:r>
      <w:r w:rsidRPr="00927612">
        <w:t>.</w:t>
      </w:r>
    </w:p>
    <w:p w:rsidR="005014EF" w:rsidRDefault="005014EF" w:rsidP="005014EF">
      <w:pPr>
        <w:pStyle w:val="B1"/>
      </w:pPr>
      <w:r>
        <w:t>1</w:t>
      </w:r>
      <w:r>
        <w:rPr>
          <w:rFonts w:eastAsiaTheme="minorEastAsia" w:hint="eastAsia"/>
          <w:lang w:eastAsia="zh-CN"/>
        </w:rPr>
        <w:t>5</w:t>
      </w:r>
      <w:r>
        <w:t>.</w:t>
      </w:r>
      <w:r>
        <w:tab/>
        <w:t xml:space="preserve">Old </w:t>
      </w:r>
      <w:r>
        <w:rPr>
          <w:rFonts w:eastAsiaTheme="minorEastAsia" w:hint="eastAsia"/>
          <w:lang w:eastAsia="zh-CN"/>
        </w:rPr>
        <w:t>I-</w:t>
      </w:r>
      <w:r>
        <w:t xml:space="preserve">UPF to </w:t>
      </w:r>
      <w:r>
        <w:rPr>
          <w:rFonts w:eastAsiaTheme="minorEastAsia" w:hint="eastAsia"/>
          <w:lang w:eastAsia="zh-CN"/>
        </w:rPr>
        <w:t>old I-</w:t>
      </w:r>
      <w:r>
        <w:t xml:space="preserve">SMF: </w:t>
      </w:r>
      <w:r w:rsidRPr="00AC1B17">
        <w:rPr>
          <w:rFonts w:eastAsiaTheme="minorEastAsia"/>
          <w:lang w:eastAsia="zh-CN"/>
        </w:rPr>
        <w:t xml:space="preserve">N11 </w:t>
      </w:r>
      <w:r>
        <w:rPr>
          <w:rFonts w:eastAsiaTheme="minorEastAsia" w:hint="eastAsia"/>
          <w:lang w:eastAsia="zh-CN"/>
        </w:rPr>
        <w:t xml:space="preserve">release </w:t>
      </w:r>
      <w:r>
        <w:t>Response</w:t>
      </w:r>
    </w:p>
    <w:p w:rsidR="005014EF" w:rsidRPr="00D92EE9" w:rsidRDefault="005014EF" w:rsidP="00D92EE9">
      <w:pPr>
        <w:pStyle w:val="B1"/>
      </w:pPr>
      <w:r>
        <w:tab/>
        <w:t>The old</w:t>
      </w:r>
      <w:r w:rsidRPr="00927612">
        <w:t xml:space="preserve"> </w:t>
      </w:r>
      <w:r w:rsidRPr="00D92EE9">
        <w:rPr>
          <w:rFonts w:hint="eastAsia"/>
        </w:rPr>
        <w:t>I-SMF</w:t>
      </w:r>
      <w:r w:rsidRPr="00927612">
        <w:t xml:space="preserve"> confirm</w:t>
      </w:r>
      <w:r w:rsidRPr="00D92EE9">
        <w:rPr>
          <w:rFonts w:hint="eastAsia"/>
        </w:rPr>
        <w:t>s</w:t>
      </w:r>
      <w:r w:rsidRPr="00927612">
        <w:t xml:space="preserve"> the release of resources.</w:t>
      </w:r>
    </w:p>
    <w:p w:rsidR="00D92EE9" w:rsidRPr="00D92EE9" w:rsidRDefault="00D92EE9" w:rsidP="00D92EE9">
      <w:pPr>
        <w:pStyle w:val="B1"/>
      </w:pPr>
      <w:r w:rsidRPr="00D92EE9">
        <w:rPr>
          <w:rFonts w:hint="eastAsia"/>
        </w:rPr>
        <w:t>16.</w:t>
      </w:r>
      <w:r w:rsidRPr="00D92EE9">
        <w:rPr>
          <w:rFonts w:hint="eastAsia"/>
        </w:rPr>
        <w:tab/>
        <w:t xml:space="preserve">The procedure continues from the </w:t>
      </w:r>
      <w:r w:rsidRPr="00D92EE9">
        <w:t xml:space="preserve">step 20 of </w:t>
      </w:r>
      <w:r>
        <w:rPr>
          <w:rFonts w:eastAsiaTheme="minorEastAsia" w:hint="eastAsia"/>
          <w:lang w:eastAsia="zh-CN"/>
        </w:rPr>
        <w:t xml:space="preserve">the </w:t>
      </w:r>
      <w:r w:rsidRPr="00D92EE9">
        <w:t>figure 4.2.2.2.2-1.</w:t>
      </w:r>
    </w:p>
    <w:sectPr w:rsidR="00D92EE9" w:rsidRPr="00D92EE9"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4AC" w:rsidRDefault="004904AC">
      <w:r>
        <w:separator/>
      </w:r>
    </w:p>
  </w:endnote>
  <w:endnote w:type="continuationSeparator" w:id="0">
    <w:p w:rsidR="004904AC" w:rsidRDefault="004904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egoe UI">
    <w:altName w:val="Calibr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4AC" w:rsidRDefault="004904AC">
      <w:r>
        <w:separator/>
      </w:r>
    </w:p>
  </w:footnote>
  <w:footnote w:type="continuationSeparator" w:id="0">
    <w:p w:rsidR="004904AC" w:rsidRDefault="004904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D7117">
      <w:rPr>
        <w:rFonts w:ascii="Arial" w:hAnsi="Arial" w:cs="Arial"/>
        <w:b/>
        <w:bCs/>
        <w:sz w:val="18"/>
      </w:rPr>
      <w:fldChar w:fldCharType="begin"/>
    </w:r>
    <w:r>
      <w:rPr>
        <w:rFonts w:ascii="Arial" w:hAnsi="Arial" w:cs="Arial"/>
        <w:b/>
        <w:bCs/>
        <w:sz w:val="18"/>
      </w:rPr>
      <w:instrText xml:space="preserve">page </w:instrText>
    </w:r>
    <w:r w:rsidR="00CD7117">
      <w:rPr>
        <w:rFonts w:ascii="Arial" w:hAnsi="Arial" w:cs="Arial"/>
        <w:b/>
        <w:bCs/>
        <w:sz w:val="18"/>
      </w:rPr>
      <w:fldChar w:fldCharType="separate"/>
    </w:r>
    <w:r w:rsidR="001425C7">
      <w:rPr>
        <w:rFonts w:ascii="Arial" w:hAnsi="Arial" w:cs="Arial"/>
        <w:b/>
        <w:bCs/>
        <w:noProof/>
        <w:sz w:val="18"/>
      </w:rPr>
      <w:t>1</w:t>
    </w:r>
    <w:r w:rsidR="00CD7117">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0FD3"/>
    <w:rsid w:val="000961A9"/>
    <w:rsid w:val="00097AF6"/>
    <w:rsid w:val="000A6524"/>
    <w:rsid w:val="000B015E"/>
    <w:rsid w:val="000B7BA3"/>
    <w:rsid w:val="000C6411"/>
    <w:rsid w:val="000D58AB"/>
    <w:rsid w:val="000E0177"/>
    <w:rsid w:val="000E0CFD"/>
    <w:rsid w:val="000F10C1"/>
    <w:rsid w:val="000F6AFE"/>
    <w:rsid w:val="000F6FCD"/>
    <w:rsid w:val="00130DCC"/>
    <w:rsid w:val="0013295F"/>
    <w:rsid w:val="00134ECA"/>
    <w:rsid w:val="00140B36"/>
    <w:rsid w:val="001425C7"/>
    <w:rsid w:val="001430FD"/>
    <w:rsid w:val="00151B48"/>
    <w:rsid w:val="00154932"/>
    <w:rsid w:val="0015649D"/>
    <w:rsid w:val="00157011"/>
    <w:rsid w:val="00160704"/>
    <w:rsid w:val="00166A72"/>
    <w:rsid w:val="00170C55"/>
    <w:rsid w:val="00174BC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5380"/>
    <w:rsid w:val="001F168B"/>
    <w:rsid w:val="001F36FD"/>
    <w:rsid w:val="001F59DE"/>
    <w:rsid w:val="002002EA"/>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6597E"/>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1806"/>
    <w:rsid w:val="002B2235"/>
    <w:rsid w:val="002B2EEA"/>
    <w:rsid w:val="002B319A"/>
    <w:rsid w:val="002B4351"/>
    <w:rsid w:val="002C21C8"/>
    <w:rsid w:val="002D12F7"/>
    <w:rsid w:val="002E306C"/>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56B01"/>
    <w:rsid w:val="00362438"/>
    <w:rsid w:val="00363070"/>
    <w:rsid w:val="003645B6"/>
    <w:rsid w:val="003709F6"/>
    <w:rsid w:val="00373208"/>
    <w:rsid w:val="0037342F"/>
    <w:rsid w:val="00377C0C"/>
    <w:rsid w:val="003A08A4"/>
    <w:rsid w:val="003A4FBD"/>
    <w:rsid w:val="003B111B"/>
    <w:rsid w:val="003B39E5"/>
    <w:rsid w:val="003B47DF"/>
    <w:rsid w:val="003C105E"/>
    <w:rsid w:val="003C3971"/>
    <w:rsid w:val="003C4B75"/>
    <w:rsid w:val="003D35AC"/>
    <w:rsid w:val="003D3EB0"/>
    <w:rsid w:val="003D44AB"/>
    <w:rsid w:val="003D549F"/>
    <w:rsid w:val="003D7AAB"/>
    <w:rsid w:val="0040104B"/>
    <w:rsid w:val="00403679"/>
    <w:rsid w:val="00404163"/>
    <w:rsid w:val="00407A2B"/>
    <w:rsid w:val="004107A0"/>
    <w:rsid w:val="00410E8F"/>
    <w:rsid w:val="004133B7"/>
    <w:rsid w:val="00421D7F"/>
    <w:rsid w:val="004238B9"/>
    <w:rsid w:val="00424660"/>
    <w:rsid w:val="00435AF4"/>
    <w:rsid w:val="00450F2A"/>
    <w:rsid w:val="00464C08"/>
    <w:rsid w:val="00465A14"/>
    <w:rsid w:val="00471598"/>
    <w:rsid w:val="00472E34"/>
    <w:rsid w:val="00480307"/>
    <w:rsid w:val="00482113"/>
    <w:rsid w:val="004837B4"/>
    <w:rsid w:val="004904AC"/>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6373"/>
    <w:rsid w:val="00561D21"/>
    <w:rsid w:val="00565087"/>
    <w:rsid w:val="00565450"/>
    <w:rsid w:val="00575B15"/>
    <w:rsid w:val="00575D8F"/>
    <w:rsid w:val="0058139F"/>
    <w:rsid w:val="0058490F"/>
    <w:rsid w:val="005A660D"/>
    <w:rsid w:val="005A66CF"/>
    <w:rsid w:val="005A673A"/>
    <w:rsid w:val="005A6942"/>
    <w:rsid w:val="005B173C"/>
    <w:rsid w:val="005B3D4E"/>
    <w:rsid w:val="005B40F9"/>
    <w:rsid w:val="005B5431"/>
    <w:rsid w:val="005B60A8"/>
    <w:rsid w:val="005C3705"/>
    <w:rsid w:val="005C528B"/>
    <w:rsid w:val="005D1D3C"/>
    <w:rsid w:val="005D2E01"/>
    <w:rsid w:val="005D4176"/>
    <w:rsid w:val="005E4E17"/>
    <w:rsid w:val="005E5DC2"/>
    <w:rsid w:val="005E720F"/>
    <w:rsid w:val="005F60EA"/>
    <w:rsid w:val="00600704"/>
    <w:rsid w:val="00603D55"/>
    <w:rsid w:val="00606164"/>
    <w:rsid w:val="00611740"/>
    <w:rsid w:val="00611BA2"/>
    <w:rsid w:val="00614FDF"/>
    <w:rsid w:val="00616BF6"/>
    <w:rsid w:val="006326D9"/>
    <w:rsid w:val="00637099"/>
    <w:rsid w:val="006421FA"/>
    <w:rsid w:val="00651364"/>
    <w:rsid w:val="00664B4D"/>
    <w:rsid w:val="00671C15"/>
    <w:rsid w:val="00673807"/>
    <w:rsid w:val="006834C3"/>
    <w:rsid w:val="00687E49"/>
    <w:rsid w:val="00691962"/>
    <w:rsid w:val="00696985"/>
    <w:rsid w:val="006A16E0"/>
    <w:rsid w:val="006A7B1A"/>
    <w:rsid w:val="006B263E"/>
    <w:rsid w:val="006B26CE"/>
    <w:rsid w:val="006B3226"/>
    <w:rsid w:val="006B4010"/>
    <w:rsid w:val="006B45DA"/>
    <w:rsid w:val="006B69C8"/>
    <w:rsid w:val="006C0E07"/>
    <w:rsid w:val="006C59BC"/>
    <w:rsid w:val="006C5DBE"/>
    <w:rsid w:val="006D111D"/>
    <w:rsid w:val="006D79DD"/>
    <w:rsid w:val="006E0E07"/>
    <w:rsid w:val="006E299E"/>
    <w:rsid w:val="006E5C69"/>
    <w:rsid w:val="006E6479"/>
    <w:rsid w:val="006E6D8C"/>
    <w:rsid w:val="006F484A"/>
    <w:rsid w:val="006F4E92"/>
    <w:rsid w:val="006F7841"/>
    <w:rsid w:val="0071335F"/>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3C41"/>
    <w:rsid w:val="00777D7A"/>
    <w:rsid w:val="00781F0F"/>
    <w:rsid w:val="007828E3"/>
    <w:rsid w:val="007933CC"/>
    <w:rsid w:val="00795464"/>
    <w:rsid w:val="007A0082"/>
    <w:rsid w:val="007A5232"/>
    <w:rsid w:val="007B44AA"/>
    <w:rsid w:val="007B6214"/>
    <w:rsid w:val="007C22D0"/>
    <w:rsid w:val="007C3D1F"/>
    <w:rsid w:val="007D194D"/>
    <w:rsid w:val="007D3ABB"/>
    <w:rsid w:val="007E0E91"/>
    <w:rsid w:val="007E13DD"/>
    <w:rsid w:val="007E340B"/>
    <w:rsid w:val="007E5089"/>
    <w:rsid w:val="007F1C8A"/>
    <w:rsid w:val="007F2058"/>
    <w:rsid w:val="007F5D0F"/>
    <w:rsid w:val="008028A4"/>
    <w:rsid w:val="008037A5"/>
    <w:rsid w:val="0080464B"/>
    <w:rsid w:val="00806374"/>
    <w:rsid w:val="00810DCD"/>
    <w:rsid w:val="00812D2E"/>
    <w:rsid w:val="00814D69"/>
    <w:rsid w:val="00822055"/>
    <w:rsid w:val="00822D25"/>
    <w:rsid w:val="0082473C"/>
    <w:rsid w:val="0083212D"/>
    <w:rsid w:val="008405A4"/>
    <w:rsid w:val="00843D0D"/>
    <w:rsid w:val="008441A5"/>
    <w:rsid w:val="0084636C"/>
    <w:rsid w:val="008477F9"/>
    <w:rsid w:val="00865034"/>
    <w:rsid w:val="008658AE"/>
    <w:rsid w:val="00870947"/>
    <w:rsid w:val="00873116"/>
    <w:rsid w:val="00874FF1"/>
    <w:rsid w:val="00875124"/>
    <w:rsid w:val="00875EC4"/>
    <w:rsid w:val="008768CA"/>
    <w:rsid w:val="008952D4"/>
    <w:rsid w:val="008A308A"/>
    <w:rsid w:val="008A56CB"/>
    <w:rsid w:val="008B51AE"/>
    <w:rsid w:val="008B5856"/>
    <w:rsid w:val="008B5963"/>
    <w:rsid w:val="008D0BCE"/>
    <w:rsid w:val="008E51BE"/>
    <w:rsid w:val="008E5F56"/>
    <w:rsid w:val="008F5749"/>
    <w:rsid w:val="008F7F2C"/>
    <w:rsid w:val="009021F1"/>
    <w:rsid w:val="0090271F"/>
    <w:rsid w:val="00902E23"/>
    <w:rsid w:val="00904AE1"/>
    <w:rsid w:val="00905136"/>
    <w:rsid w:val="0091276C"/>
    <w:rsid w:val="00920B36"/>
    <w:rsid w:val="00925C98"/>
    <w:rsid w:val="00931312"/>
    <w:rsid w:val="00932811"/>
    <w:rsid w:val="009338CD"/>
    <w:rsid w:val="009365DD"/>
    <w:rsid w:val="009379C7"/>
    <w:rsid w:val="00942EC2"/>
    <w:rsid w:val="00944ED1"/>
    <w:rsid w:val="009508E6"/>
    <w:rsid w:val="00952978"/>
    <w:rsid w:val="009617A3"/>
    <w:rsid w:val="00962001"/>
    <w:rsid w:val="00963934"/>
    <w:rsid w:val="00963DC6"/>
    <w:rsid w:val="009655EE"/>
    <w:rsid w:val="00973D60"/>
    <w:rsid w:val="00973DFC"/>
    <w:rsid w:val="00977405"/>
    <w:rsid w:val="00981478"/>
    <w:rsid w:val="00982BAD"/>
    <w:rsid w:val="00985797"/>
    <w:rsid w:val="009867E4"/>
    <w:rsid w:val="00987944"/>
    <w:rsid w:val="0099076F"/>
    <w:rsid w:val="0099220E"/>
    <w:rsid w:val="009A3136"/>
    <w:rsid w:val="009B21A6"/>
    <w:rsid w:val="009B7DAD"/>
    <w:rsid w:val="009C21A8"/>
    <w:rsid w:val="009D75D8"/>
    <w:rsid w:val="009D76DA"/>
    <w:rsid w:val="009F37B7"/>
    <w:rsid w:val="00A019C8"/>
    <w:rsid w:val="00A03164"/>
    <w:rsid w:val="00A10F02"/>
    <w:rsid w:val="00A164B4"/>
    <w:rsid w:val="00A17522"/>
    <w:rsid w:val="00A2268A"/>
    <w:rsid w:val="00A26C43"/>
    <w:rsid w:val="00A317B4"/>
    <w:rsid w:val="00A37263"/>
    <w:rsid w:val="00A37EC5"/>
    <w:rsid w:val="00A4341F"/>
    <w:rsid w:val="00A50171"/>
    <w:rsid w:val="00A53724"/>
    <w:rsid w:val="00A5392C"/>
    <w:rsid w:val="00A605F8"/>
    <w:rsid w:val="00A629D8"/>
    <w:rsid w:val="00A73384"/>
    <w:rsid w:val="00A738CF"/>
    <w:rsid w:val="00A7399F"/>
    <w:rsid w:val="00A7649A"/>
    <w:rsid w:val="00A77A95"/>
    <w:rsid w:val="00A81435"/>
    <w:rsid w:val="00A82346"/>
    <w:rsid w:val="00A82413"/>
    <w:rsid w:val="00A84AD0"/>
    <w:rsid w:val="00A91435"/>
    <w:rsid w:val="00A94F94"/>
    <w:rsid w:val="00A95CA1"/>
    <w:rsid w:val="00A966B3"/>
    <w:rsid w:val="00AA1177"/>
    <w:rsid w:val="00AA1D4F"/>
    <w:rsid w:val="00AB1EF7"/>
    <w:rsid w:val="00AC11ED"/>
    <w:rsid w:val="00AC1B17"/>
    <w:rsid w:val="00AD04EC"/>
    <w:rsid w:val="00AD5E83"/>
    <w:rsid w:val="00AD5F21"/>
    <w:rsid w:val="00AD6D38"/>
    <w:rsid w:val="00AD719D"/>
    <w:rsid w:val="00AE1A1D"/>
    <w:rsid w:val="00AE5C01"/>
    <w:rsid w:val="00AF064E"/>
    <w:rsid w:val="00AF5890"/>
    <w:rsid w:val="00AF646F"/>
    <w:rsid w:val="00B01AB4"/>
    <w:rsid w:val="00B028A5"/>
    <w:rsid w:val="00B04AEB"/>
    <w:rsid w:val="00B04D5A"/>
    <w:rsid w:val="00B121B4"/>
    <w:rsid w:val="00B12268"/>
    <w:rsid w:val="00B13416"/>
    <w:rsid w:val="00B15449"/>
    <w:rsid w:val="00B16E64"/>
    <w:rsid w:val="00B2757E"/>
    <w:rsid w:val="00B33B55"/>
    <w:rsid w:val="00B410C4"/>
    <w:rsid w:val="00B459F4"/>
    <w:rsid w:val="00B54DF6"/>
    <w:rsid w:val="00B60648"/>
    <w:rsid w:val="00B660B0"/>
    <w:rsid w:val="00B667E5"/>
    <w:rsid w:val="00B66D15"/>
    <w:rsid w:val="00B75C03"/>
    <w:rsid w:val="00B814FC"/>
    <w:rsid w:val="00B8754F"/>
    <w:rsid w:val="00B9618C"/>
    <w:rsid w:val="00BA12FD"/>
    <w:rsid w:val="00BB0BC7"/>
    <w:rsid w:val="00BC0F7D"/>
    <w:rsid w:val="00BC6699"/>
    <w:rsid w:val="00BC6A03"/>
    <w:rsid w:val="00BD2DD7"/>
    <w:rsid w:val="00BD40B4"/>
    <w:rsid w:val="00BD76D6"/>
    <w:rsid w:val="00BE57D2"/>
    <w:rsid w:val="00BF2F59"/>
    <w:rsid w:val="00BF68E2"/>
    <w:rsid w:val="00C14D5A"/>
    <w:rsid w:val="00C17ADB"/>
    <w:rsid w:val="00C33079"/>
    <w:rsid w:val="00C37DDC"/>
    <w:rsid w:val="00C458E8"/>
    <w:rsid w:val="00C563B9"/>
    <w:rsid w:val="00C568FE"/>
    <w:rsid w:val="00C56FF6"/>
    <w:rsid w:val="00C63BCE"/>
    <w:rsid w:val="00C659CF"/>
    <w:rsid w:val="00C72175"/>
    <w:rsid w:val="00C72833"/>
    <w:rsid w:val="00C756BD"/>
    <w:rsid w:val="00C80FF5"/>
    <w:rsid w:val="00C8295C"/>
    <w:rsid w:val="00C84481"/>
    <w:rsid w:val="00C859BE"/>
    <w:rsid w:val="00C92434"/>
    <w:rsid w:val="00C92D5A"/>
    <w:rsid w:val="00C93F40"/>
    <w:rsid w:val="00C942B3"/>
    <w:rsid w:val="00CA0226"/>
    <w:rsid w:val="00CA10C8"/>
    <w:rsid w:val="00CA3445"/>
    <w:rsid w:val="00CA3D0C"/>
    <w:rsid w:val="00CA414D"/>
    <w:rsid w:val="00CA5786"/>
    <w:rsid w:val="00CA6D54"/>
    <w:rsid w:val="00CB49E8"/>
    <w:rsid w:val="00CB7B2B"/>
    <w:rsid w:val="00CC5E1A"/>
    <w:rsid w:val="00CD4265"/>
    <w:rsid w:val="00CD7117"/>
    <w:rsid w:val="00CE0842"/>
    <w:rsid w:val="00CE5275"/>
    <w:rsid w:val="00D04158"/>
    <w:rsid w:val="00D05505"/>
    <w:rsid w:val="00D13121"/>
    <w:rsid w:val="00D136B2"/>
    <w:rsid w:val="00D140B4"/>
    <w:rsid w:val="00D15870"/>
    <w:rsid w:val="00D20232"/>
    <w:rsid w:val="00D2055A"/>
    <w:rsid w:val="00D22A75"/>
    <w:rsid w:val="00D231D9"/>
    <w:rsid w:val="00D42D93"/>
    <w:rsid w:val="00D66515"/>
    <w:rsid w:val="00D738D6"/>
    <w:rsid w:val="00D755EB"/>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24B02"/>
    <w:rsid w:val="00E317E1"/>
    <w:rsid w:val="00E319E6"/>
    <w:rsid w:val="00E37A94"/>
    <w:rsid w:val="00E50D85"/>
    <w:rsid w:val="00E51264"/>
    <w:rsid w:val="00E57210"/>
    <w:rsid w:val="00E70039"/>
    <w:rsid w:val="00E7136C"/>
    <w:rsid w:val="00E77645"/>
    <w:rsid w:val="00E82DC6"/>
    <w:rsid w:val="00E853AF"/>
    <w:rsid w:val="00E953CF"/>
    <w:rsid w:val="00E95C6B"/>
    <w:rsid w:val="00EA72C5"/>
    <w:rsid w:val="00EB02C8"/>
    <w:rsid w:val="00EB6F94"/>
    <w:rsid w:val="00EC4A25"/>
    <w:rsid w:val="00EC6019"/>
    <w:rsid w:val="00ED29B6"/>
    <w:rsid w:val="00ED7C58"/>
    <w:rsid w:val="00EE09AF"/>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545BD"/>
    <w:rsid w:val="00F6035B"/>
    <w:rsid w:val="00F60828"/>
    <w:rsid w:val="00F653B8"/>
    <w:rsid w:val="00F853C7"/>
    <w:rsid w:val="00F907FE"/>
    <w:rsid w:val="00F930D2"/>
    <w:rsid w:val="00F931E7"/>
    <w:rsid w:val="00F96887"/>
    <w:rsid w:val="00FA1266"/>
    <w:rsid w:val="00FB0A85"/>
    <w:rsid w:val="00FB218B"/>
    <w:rsid w:val="00FB501F"/>
    <w:rsid w:val="00FC1192"/>
    <w:rsid w:val="00FC2924"/>
    <w:rsid w:val="00FC3ABC"/>
    <w:rsid w:val="00FC7564"/>
    <w:rsid w:val="00FD3EED"/>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1CE01-FE37-41DF-B173-E6E1D2117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1109</TotalTime>
  <Pages>1</Pages>
  <Words>986</Words>
  <Characters>5623</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6596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31</cp:revision>
  <dcterms:created xsi:type="dcterms:W3CDTF">2017-03-15T06:31:00Z</dcterms:created>
  <dcterms:modified xsi:type="dcterms:W3CDTF">2017-06-20T10:06:00Z</dcterms:modified>
</cp:coreProperties>
</file>